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9E28F" w14:textId="5CB539C6" w:rsidR="00D21DD8" w:rsidRDefault="00D21DD8" w:rsidP="00D21DD8">
      <w:pPr>
        <w:overflowPunct w:val="0"/>
        <w:autoSpaceDE w:val="0"/>
        <w:autoSpaceDN w:val="0"/>
        <w:adjustRightInd w:val="0"/>
        <w:ind w:right="-86"/>
        <w:jc w:val="right"/>
        <w:rPr>
          <w:noProof/>
        </w:rPr>
      </w:pPr>
      <w:bookmarkStart w:id="0" w:name="_GoBack"/>
      <w:bookmarkEnd w:id="0"/>
      <w:r>
        <w:rPr>
          <w:b/>
          <w:bCs/>
          <w:color w:val="000000" w:themeColor="text1"/>
        </w:rPr>
        <w:t>Projektas</w:t>
      </w:r>
      <w:r w:rsidRPr="002F50A5">
        <w:rPr>
          <w:b/>
        </w:rPr>
        <w:t xml:space="preserve">    </w:t>
      </w:r>
    </w:p>
    <w:p w14:paraId="210E5A10" w14:textId="6F8D426A" w:rsidR="0067441B" w:rsidRPr="004F6060" w:rsidRDefault="00651618" w:rsidP="00C77278">
      <w:pPr>
        <w:overflowPunct w:val="0"/>
        <w:autoSpaceDE w:val="0"/>
        <w:autoSpaceDN w:val="0"/>
        <w:adjustRightInd w:val="0"/>
        <w:ind w:right="-86"/>
        <w:jc w:val="center"/>
      </w:pPr>
      <w:r w:rsidRPr="004F6060">
        <w:rPr>
          <w:noProof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ANYKŠČIŲ RAJONO SAVIVALDYBĖS</w:t>
      </w:r>
    </w:p>
    <w:p w14:paraId="638A1ED1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TARYBA</w:t>
      </w:r>
    </w:p>
    <w:p w14:paraId="44CD1789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</w:pPr>
    </w:p>
    <w:p w14:paraId="015F0D5A" w14:textId="5094ABB8" w:rsidR="0067441B" w:rsidRPr="004F6060" w:rsidRDefault="0067441B" w:rsidP="00D21DD8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 w:rsidRPr="004F6060">
        <w:rPr>
          <w:b/>
        </w:rPr>
        <w:t>SPRENDIMAS</w:t>
      </w:r>
    </w:p>
    <w:p w14:paraId="25E14C98" w14:textId="4B92D7C9" w:rsidR="001F5F1E" w:rsidRPr="005636A4" w:rsidRDefault="001F5F1E" w:rsidP="001F5F1E">
      <w:pPr>
        <w:jc w:val="center"/>
        <w:rPr>
          <w:b/>
        </w:rPr>
      </w:pPr>
      <w:bookmarkStart w:id="1" w:name="_Hlk2158869"/>
      <w:r w:rsidRPr="005636A4">
        <w:rPr>
          <w:b/>
        </w:rPr>
        <w:t xml:space="preserve">DĖL </w:t>
      </w:r>
      <w:r w:rsidRPr="00856613">
        <w:rPr>
          <w:b/>
          <w:bCs/>
          <w:caps/>
          <w:color w:val="000000"/>
        </w:rPr>
        <w:t>ANYKŠČIŲ</w:t>
      </w:r>
      <w:r w:rsidRPr="005636A4">
        <w:rPr>
          <w:b/>
        </w:rPr>
        <w:t xml:space="preserve"> RAJONO SAVIVALDYBĖS </w:t>
      </w:r>
      <w:r w:rsidRPr="005636A4">
        <w:rPr>
          <w:b/>
          <w:bCs/>
        </w:rPr>
        <w:t>VISUOMENĖS SVEIKATOS RĖMIMO SPECIALIOSIOS PROGRAMOS PRIEMONIŲ VYKDYMO 20</w:t>
      </w:r>
      <w:r>
        <w:rPr>
          <w:b/>
          <w:bCs/>
        </w:rPr>
        <w:t>1</w:t>
      </w:r>
      <w:r w:rsidR="0034271A">
        <w:rPr>
          <w:b/>
          <w:bCs/>
        </w:rPr>
        <w:t>9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</w:p>
    <w:p w14:paraId="4F442B26" w14:textId="77777777" w:rsidR="001F5F1E" w:rsidRPr="005636A4" w:rsidRDefault="001F5F1E" w:rsidP="001F5F1E">
      <w:pPr>
        <w:jc w:val="center"/>
        <w:rPr>
          <w:bCs/>
        </w:rPr>
      </w:pPr>
    </w:p>
    <w:p w14:paraId="44C35F44" w14:textId="10EFDD41" w:rsidR="001F5F1E" w:rsidRPr="00C550AA" w:rsidRDefault="007217D9" w:rsidP="001F5F1E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1F5F1E" w:rsidRPr="00C550AA">
        <w:t>20</w:t>
      </w:r>
      <w:r w:rsidR="0034271A">
        <w:t>20</w:t>
      </w:r>
      <w:r w:rsidR="001F5F1E" w:rsidRPr="00C550AA">
        <w:t xml:space="preserve"> </w:t>
      </w:r>
      <w:proofErr w:type="spellStart"/>
      <w:r w:rsidR="001F5F1E" w:rsidRPr="00C550AA">
        <w:t>m</w:t>
      </w:r>
      <w:proofErr w:type="spellEnd"/>
      <w:r w:rsidR="001F5F1E" w:rsidRPr="00C550AA">
        <w:t xml:space="preserve">. </w:t>
      </w:r>
      <w:r w:rsidR="0034271A">
        <w:t xml:space="preserve">gegužės </w:t>
      </w:r>
      <w:r w:rsidR="00D21DD8">
        <w:t>28</w:t>
      </w:r>
      <w:r w:rsidR="001F5F1E" w:rsidRPr="00C550AA">
        <w:t xml:space="preserve"> </w:t>
      </w:r>
      <w:proofErr w:type="spellStart"/>
      <w:r w:rsidR="001F5F1E" w:rsidRPr="00C550AA">
        <w:t>d</w:t>
      </w:r>
      <w:proofErr w:type="spellEnd"/>
      <w:r w:rsidR="001F5F1E" w:rsidRPr="00C550AA">
        <w:t>.</w:t>
      </w:r>
      <w:r>
        <w:fldChar w:fldCharType="end"/>
      </w:r>
      <w:r w:rsidR="001F5F1E" w:rsidRPr="00C550AA">
        <w:t xml:space="preserve"> Nr. 1-T-</w:t>
      </w:r>
    </w:p>
    <w:p w14:paraId="162A8EBE" w14:textId="77777777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C550AA">
        <w:t>Anykščiai</w:t>
      </w:r>
    </w:p>
    <w:p w14:paraId="2554446F" w14:textId="40F51FF4" w:rsidR="001F5F1E" w:rsidRPr="001F5F1E" w:rsidRDefault="001F5F1E" w:rsidP="001F5F1E">
      <w:pPr>
        <w:rPr>
          <w:color w:val="000000"/>
        </w:rPr>
      </w:pPr>
      <w:r w:rsidRPr="00C87B40">
        <w:rPr>
          <w:color w:val="000000"/>
        </w:rPr>
        <w:t> </w:t>
      </w:r>
    </w:p>
    <w:p w14:paraId="2CD21FC1" w14:textId="6ECDE98C" w:rsidR="001F5F1E" w:rsidRPr="005636A4" w:rsidRDefault="001F5F1E" w:rsidP="00F84E76">
      <w:pPr>
        <w:spacing w:line="360" w:lineRule="auto"/>
        <w:ind w:firstLine="748"/>
        <w:jc w:val="both"/>
        <w:rPr>
          <w:rFonts w:cs="Tahoma"/>
        </w:rPr>
      </w:pPr>
      <w:r w:rsidRPr="005636A4">
        <w:t xml:space="preserve">Vadovaudamasi Lietuvos Respublikos vietos savivaldos </w:t>
      </w:r>
      <w:r w:rsidRPr="00C12012">
        <w:t xml:space="preserve">16 straipsnio 4 dalimi, </w:t>
      </w:r>
      <w:r w:rsidRPr="005636A4">
        <w:rPr>
          <w:rFonts w:cs="Tahoma"/>
        </w:rPr>
        <w:t xml:space="preserve">Lietuvos Respublikos sveikatos sistemos įstatymo </w:t>
      </w:r>
      <w:r>
        <w:rPr>
          <w:rFonts w:cs="Tahoma"/>
        </w:rPr>
        <w:t>41</w:t>
      </w:r>
      <w:r w:rsidRPr="005636A4">
        <w:rPr>
          <w:rFonts w:cs="Tahoma"/>
        </w:rPr>
        <w:t xml:space="preserve"> straipsnio </w:t>
      </w:r>
      <w:r>
        <w:rPr>
          <w:rFonts w:cs="Tahoma"/>
        </w:rPr>
        <w:t>4</w:t>
      </w:r>
      <w:r w:rsidRPr="005636A4">
        <w:rPr>
          <w:rFonts w:cs="Tahoma"/>
        </w:rPr>
        <w:t xml:space="preserve"> dali</w:t>
      </w:r>
      <w:r>
        <w:rPr>
          <w:rFonts w:cs="Tahoma"/>
        </w:rPr>
        <w:t xml:space="preserve">mi, 63 straipsnio 5 punktu, Lietuvos Respublikos sveikatos apsaugos ministro </w:t>
      </w:r>
      <w:r w:rsidRPr="00227358">
        <w:rPr>
          <w:rFonts w:cs="Tahoma"/>
        </w:rPr>
        <w:t>2019 m.</w:t>
      </w:r>
      <w:r>
        <w:rPr>
          <w:rFonts w:cs="Tahoma"/>
        </w:rPr>
        <w:t xml:space="preserve"> </w:t>
      </w:r>
      <w:r w:rsidRPr="00227358">
        <w:rPr>
          <w:rFonts w:cs="Tahoma"/>
        </w:rPr>
        <w:t xml:space="preserve">birželio 3 d. </w:t>
      </w:r>
      <w:r>
        <w:rPr>
          <w:rFonts w:cs="Tahoma"/>
        </w:rPr>
        <w:t xml:space="preserve">įsakymu Nr. </w:t>
      </w:r>
      <w:r w:rsidRPr="00227358">
        <w:rPr>
          <w:rFonts w:cs="Tahoma"/>
        </w:rPr>
        <w:t>V-656</w:t>
      </w:r>
      <w:r>
        <w:rPr>
          <w:rFonts w:cs="Tahoma"/>
        </w:rPr>
        <w:t xml:space="preserve"> „D</w:t>
      </w:r>
      <w:r w:rsidRPr="00227358">
        <w:rPr>
          <w:rFonts w:cs="Tahoma"/>
        </w:rPr>
        <w:t xml:space="preserve">ėl </w:t>
      </w:r>
      <w:r>
        <w:rPr>
          <w:rFonts w:cs="Tahoma"/>
        </w:rPr>
        <w:t>S</w:t>
      </w:r>
      <w:r w:rsidRPr="00227358">
        <w:rPr>
          <w:rFonts w:cs="Tahoma"/>
        </w:rPr>
        <w:t>avivaldybės visuomenės sveikatos rėmimo specialiosios programos priemonių vykdymo ataskaitos formos patvirtinimo</w:t>
      </w:r>
      <w:r>
        <w:rPr>
          <w:rFonts w:cs="Tahoma"/>
        </w:rPr>
        <w:t xml:space="preserve">“, </w:t>
      </w:r>
      <w:r w:rsidRPr="00856613">
        <w:rPr>
          <w:bCs/>
          <w:color w:val="000000"/>
        </w:rPr>
        <w:t>Anykščių</w:t>
      </w:r>
      <w:r w:rsidRPr="005636A4">
        <w:rPr>
          <w:rFonts w:cs="Tahoma"/>
        </w:rPr>
        <w:t xml:space="preserve"> rajono savivaldybės taryba </w:t>
      </w:r>
      <w:r w:rsidRPr="005636A4">
        <w:rPr>
          <w:rFonts w:cs="Tahoma"/>
          <w:spacing w:val="60"/>
        </w:rPr>
        <w:t>nusprendži</w:t>
      </w:r>
      <w:r w:rsidRPr="005636A4">
        <w:rPr>
          <w:rFonts w:cs="Tahoma"/>
        </w:rPr>
        <w:t>a:</w:t>
      </w:r>
    </w:p>
    <w:p w14:paraId="14190941" w14:textId="1899ACE2" w:rsidR="001F5F1E" w:rsidRDefault="00BA7AAC" w:rsidP="00BA7AAC">
      <w:pPr>
        <w:widowControl w:val="0"/>
        <w:tabs>
          <w:tab w:val="left" w:pos="1134"/>
        </w:tabs>
        <w:suppressAutoHyphens/>
        <w:spacing w:line="360" w:lineRule="auto"/>
        <w:jc w:val="both"/>
        <w:rPr>
          <w:rFonts w:cs="Tahoma"/>
        </w:rPr>
      </w:pPr>
      <w:r>
        <w:rPr>
          <w:rFonts w:cs="Tahoma"/>
        </w:rPr>
        <w:t xml:space="preserve">             </w:t>
      </w:r>
      <w:r w:rsidR="001F5F1E" w:rsidRPr="00A95E98">
        <w:rPr>
          <w:rFonts w:cs="Tahoma"/>
        </w:rPr>
        <w:t xml:space="preserve">Patvirtinti </w:t>
      </w:r>
      <w:r w:rsidR="001F5F1E" w:rsidRPr="00856613">
        <w:rPr>
          <w:bCs/>
          <w:color w:val="000000"/>
        </w:rPr>
        <w:t>Anykščių</w:t>
      </w:r>
      <w:r w:rsidR="001F5F1E" w:rsidRPr="00A95E98">
        <w:rPr>
          <w:rFonts w:cs="Tahoma"/>
        </w:rPr>
        <w:t xml:space="preserve"> rajono savivaldybės visuomenės sveikatos </w:t>
      </w:r>
      <w:r w:rsidR="001F5F1E">
        <w:rPr>
          <w:rFonts w:cs="Tahoma"/>
        </w:rPr>
        <w:t xml:space="preserve">rėmimo specialiosios programos priemonių vykdymo </w:t>
      </w:r>
      <w:r w:rsidR="001F5F1E" w:rsidRPr="00A95E98">
        <w:rPr>
          <w:rFonts w:cs="Tahoma"/>
        </w:rPr>
        <w:t>201</w:t>
      </w:r>
      <w:r w:rsidR="0034271A">
        <w:rPr>
          <w:rFonts w:cs="Tahoma"/>
        </w:rPr>
        <w:t>9</w:t>
      </w:r>
      <w:r w:rsidR="001F5F1E" w:rsidRPr="00A95E98">
        <w:rPr>
          <w:rFonts w:cs="Tahoma"/>
        </w:rPr>
        <w:t xml:space="preserve"> metų ataskaitą (pridedama).</w:t>
      </w:r>
    </w:p>
    <w:p w14:paraId="20A20D61" w14:textId="77777777" w:rsidR="004F781C" w:rsidRPr="003A6424" w:rsidRDefault="004F781C" w:rsidP="00791B81">
      <w:pPr>
        <w:overflowPunct w:val="0"/>
        <w:autoSpaceDE w:val="0"/>
        <w:autoSpaceDN w:val="0"/>
        <w:adjustRightInd w:val="0"/>
        <w:spacing w:line="360" w:lineRule="auto"/>
        <w:ind w:right="-850" w:firstLine="1134"/>
        <w:jc w:val="both"/>
        <w:rPr>
          <w:szCs w:val="20"/>
          <w:lang w:eastAsia="en-US"/>
        </w:rPr>
      </w:pPr>
      <w:r w:rsidRPr="004F6060">
        <w:rPr>
          <w:szCs w:val="20"/>
          <w:lang w:eastAsia="en-US"/>
        </w:rPr>
        <w:t xml:space="preserve">     </w:t>
      </w:r>
    </w:p>
    <w:p w14:paraId="61165506" w14:textId="584CCB9E" w:rsidR="00EF7DE9" w:rsidRPr="0034271A" w:rsidRDefault="003A6424" w:rsidP="0034271A">
      <w:pPr>
        <w:spacing w:line="360" w:lineRule="auto"/>
        <w:rPr>
          <w:lang w:eastAsia="en-US"/>
        </w:rPr>
      </w:pPr>
      <w:r>
        <w:rPr>
          <w:lang w:eastAsia="en-US"/>
        </w:rPr>
        <w:t xml:space="preserve">Meras                                                                                                                       </w:t>
      </w:r>
      <w:proofErr w:type="spellStart"/>
      <w:r w:rsidR="00C550AA" w:rsidRPr="004F6060">
        <w:rPr>
          <w:lang w:eastAsia="en-US"/>
        </w:rPr>
        <w:t>Sigutis</w:t>
      </w:r>
      <w:proofErr w:type="spellEnd"/>
      <w:r w:rsidR="00C550AA" w:rsidRPr="004F6060">
        <w:rPr>
          <w:lang w:eastAsia="en-US"/>
        </w:rPr>
        <w:t xml:space="preserve"> </w:t>
      </w:r>
      <w:proofErr w:type="spellStart"/>
      <w:r w:rsidR="00C550AA" w:rsidRPr="004F6060">
        <w:rPr>
          <w:lang w:eastAsia="en-US"/>
        </w:rPr>
        <w:t>Obelevičius</w:t>
      </w:r>
      <w:bookmarkEnd w:id="1"/>
      <w:proofErr w:type="spellEnd"/>
    </w:p>
    <w:p w14:paraId="5BC229EC" w14:textId="77777777" w:rsidR="00A91C4D" w:rsidRDefault="00A91C4D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0FAA8E2" w14:textId="2F16DA35" w:rsidR="00A91C4D" w:rsidRDefault="00A91C4D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ABDF800" w14:textId="04DFDC30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B0EDC28" w14:textId="24209F48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28B6234" w14:textId="08431E97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1F93517" w14:textId="2076699B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9BE2643" w14:textId="0ECED912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306A3D6A" w14:textId="76C2D5FC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B981384" w14:textId="0431893F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B6AE4A4" w14:textId="4ED24E9B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51E60DB" w14:textId="29769584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EFCE18B" w14:textId="36655FDF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C0D3578" w14:textId="09D4E1B4" w:rsidR="000868A0" w:rsidRDefault="000868A0" w:rsidP="00FD7443">
      <w:pPr>
        <w:rPr>
          <w:b/>
        </w:rPr>
      </w:pPr>
    </w:p>
    <w:p w14:paraId="46E35D6E" w14:textId="1B8410CA" w:rsidR="00FD7443" w:rsidRDefault="00FD7443" w:rsidP="00FD7443">
      <w:pPr>
        <w:rPr>
          <w:b/>
        </w:rPr>
      </w:pPr>
    </w:p>
    <w:p w14:paraId="3484E854" w14:textId="77777777" w:rsidR="00FD7443" w:rsidRDefault="00FD7443" w:rsidP="00FD7443"/>
    <w:p w14:paraId="63E35C8D" w14:textId="1804D477" w:rsidR="001F5F1E" w:rsidRPr="00A95E98" w:rsidRDefault="00E53C0C" w:rsidP="00E53C0C">
      <w:r>
        <w:lastRenderedPageBreak/>
        <w:t xml:space="preserve">                                                                                 </w:t>
      </w:r>
      <w:r w:rsidR="001F5F1E" w:rsidRPr="00A95E98">
        <w:t>PATVIRTINTA</w:t>
      </w:r>
    </w:p>
    <w:p w14:paraId="246286E9" w14:textId="367EB9E7" w:rsidR="001F5F1E" w:rsidRPr="00A95E98" w:rsidRDefault="00E53C0C" w:rsidP="00E53C0C">
      <w:r>
        <w:rPr>
          <w:bCs/>
          <w:color w:val="000000"/>
        </w:rPr>
        <w:t xml:space="preserve">                                                                                 </w:t>
      </w:r>
      <w:r w:rsidR="001F5F1E" w:rsidRPr="00856613">
        <w:rPr>
          <w:bCs/>
          <w:color w:val="000000"/>
        </w:rPr>
        <w:t>Anykščių</w:t>
      </w:r>
      <w:r w:rsidR="001F5F1E" w:rsidRPr="00A95E98">
        <w:t xml:space="preserve"> rajono savivaldybės tarybos</w:t>
      </w:r>
    </w:p>
    <w:p w14:paraId="72DE4B85" w14:textId="64AB7DB5" w:rsidR="001F5F1E" w:rsidRPr="00A95E98" w:rsidRDefault="00E53C0C" w:rsidP="00E53C0C">
      <w:r>
        <w:t xml:space="preserve">                                                                                 </w:t>
      </w:r>
      <w:r w:rsidR="001F5F1E" w:rsidRPr="00A95E98">
        <w:t>20</w:t>
      </w:r>
      <w:r w:rsidR="00D21DD8">
        <w:t>20</w:t>
      </w:r>
      <w:r w:rsidR="001F5F1E" w:rsidRPr="00A95E98">
        <w:t xml:space="preserve"> m. </w:t>
      </w:r>
      <w:r w:rsidR="00D21DD8">
        <w:t>gegužės</w:t>
      </w:r>
      <w:r w:rsidR="001F5F1E">
        <w:t xml:space="preserve"> 2</w:t>
      </w:r>
      <w:r w:rsidR="00D21DD8">
        <w:t>8</w:t>
      </w:r>
      <w:r w:rsidR="001F5F1E" w:rsidRPr="00A95E98">
        <w:t xml:space="preserve"> d. sprendimu Nr.</w:t>
      </w:r>
      <w:r>
        <w:t>1-</w:t>
      </w:r>
      <w:r w:rsidR="001F5F1E" w:rsidRPr="00A95E98">
        <w:t>T-</w:t>
      </w:r>
    </w:p>
    <w:p w14:paraId="550413F8" w14:textId="77777777" w:rsidR="001F5F1E" w:rsidRPr="005636A4" w:rsidRDefault="001F5F1E" w:rsidP="001F5F1E">
      <w:pPr>
        <w:ind w:left="5040" w:firstLine="720"/>
      </w:pPr>
    </w:p>
    <w:p w14:paraId="187EE53E" w14:textId="0E07842F" w:rsidR="001F5F1E" w:rsidRPr="00925202" w:rsidRDefault="001F5F1E" w:rsidP="001F5F1E">
      <w:pPr>
        <w:rPr>
          <w:b/>
        </w:rPr>
      </w:pPr>
      <w:r w:rsidRPr="001F5F1E">
        <w:rPr>
          <w:b/>
          <w:color w:val="000000"/>
        </w:rPr>
        <w:t>ANYKŠČIŲ</w:t>
      </w:r>
      <w:r w:rsidRPr="00925202">
        <w:rPr>
          <w:b/>
        </w:rPr>
        <w:t xml:space="preserve"> RAJONO SAVIVALDYBĖS VISUOMENĖS SVEIKATOS RĖMIMO SPECIALIOSIOS PROGRAMOS PRIEMONIŲ VYKDYMO 201</w:t>
      </w:r>
      <w:r w:rsidR="00D21DD8">
        <w:rPr>
          <w:b/>
        </w:rPr>
        <w:t>9</w:t>
      </w:r>
      <w:r w:rsidRPr="00925202">
        <w:rPr>
          <w:b/>
        </w:rPr>
        <w:t xml:space="preserve"> METŲ ATASKAITA</w:t>
      </w:r>
    </w:p>
    <w:p w14:paraId="572D2E53" w14:textId="77777777" w:rsidR="001F5F1E" w:rsidRPr="005636A4" w:rsidRDefault="001F5F1E" w:rsidP="001F5F1E">
      <w:pPr>
        <w:ind w:left="5040" w:firstLine="720"/>
      </w:pPr>
    </w:p>
    <w:p w14:paraId="6478CD63" w14:textId="63D05A2A" w:rsidR="00C34A33" w:rsidRPr="00C36C87" w:rsidRDefault="00C36C87" w:rsidP="00C36C87">
      <w:pPr>
        <w:spacing w:line="360" w:lineRule="auto"/>
        <w:jc w:val="both"/>
        <w:rPr>
          <w:color w:val="000000" w:themeColor="text1"/>
        </w:rPr>
      </w:pPr>
      <w:r>
        <w:rPr>
          <w:bCs/>
        </w:rPr>
        <w:t xml:space="preserve">                  </w:t>
      </w:r>
      <w:r w:rsidR="00544052" w:rsidRPr="00D21B32">
        <w:rPr>
          <w:bCs/>
        </w:rPr>
        <w:t>201</w:t>
      </w:r>
      <w:r w:rsidR="00544052">
        <w:rPr>
          <w:bCs/>
        </w:rPr>
        <w:t>9</w:t>
      </w:r>
      <w:r w:rsidR="00544052" w:rsidRPr="00D21B32">
        <w:rPr>
          <w:bCs/>
        </w:rPr>
        <w:t xml:space="preserve"> m. </w:t>
      </w:r>
      <w:r w:rsidR="00544052" w:rsidRPr="000048B0">
        <w:rPr>
          <w:rFonts w:cs="Tahoma"/>
        </w:rPr>
        <w:t xml:space="preserve">Savivaldybės visuomenės sveikatos rėmimo specialiosios programos </w:t>
      </w:r>
      <w:r w:rsidR="00544052" w:rsidRPr="00D21B32">
        <w:rPr>
          <w:bCs/>
        </w:rPr>
        <w:t xml:space="preserve">priemonės buvo finansuojamos, vadovaujantis </w:t>
      </w:r>
      <w:r w:rsidR="00544052">
        <w:rPr>
          <w:bCs/>
        </w:rPr>
        <w:t xml:space="preserve">Anykščių </w:t>
      </w:r>
      <w:r w:rsidR="00544052" w:rsidRPr="00D21B32">
        <w:rPr>
          <w:bCs/>
        </w:rPr>
        <w:t>rajono savivaldybės administracijos direktoriaus</w:t>
      </w:r>
      <w:r w:rsidR="00544052">
        <w:rPr>
          <w:bCs/>
        </w:rPr>
        <w:t xml:space="preserve"> </w:t>
      </w:r>
      <w:r w:rsidR="00544052" w:rsidRPr="00291FBA">
        <w:rPr>
          <w:bCs/>
        </w:rPr>
        <w:fldChar w:fldCharType="begin"/>
      </w:r>
      <w:r w:rsidR="00544052" w:rsidRPr="00291FBA">
        <w:rPr>
          <w:bCs/>
        </w:rPr>
        <w:instrText xml:space="preserve"> FILLIN "data" \* MERGEFORMAT </w:instrText>
      </w:r>
      <w:r w:rsidR="00544052" w:rsidRPr="00291FBA">
        <w:rPr>
          <w:bCs/>
        </w:rPr>
        <w:fldChar w:fldCharType="separate"/>
      </w:r>
      <w:r w:rsidR="00544052" w:rsidRPr="00291FBA">
        <w:rPr>
          <w:bCs/>
        </w:rPr>
        <w:t>201</w:t>
      </w:r>
      <w:r w:rsidR="00C34A33">
        <w:rPr>
          <w:bCs/>
        </w:rPr>
        <w:t>9</w:t>
      </w:r>
      <w:r w:rsidR="00544052" w:rsidRPr="00291FBA">
        <w:rPr>
          <w:bCs/>
        </w:rPr>
        <w:t xml:space="preserve"> </w:t>
      </w:r>
      <w:proofErr w:type="spellStart"/>
      <w:r w:rsidR="00544052" w:rsidRPr="00291FBA">
        <w:rPr>
          <w:bCs/>
        </w:rPr>
        <w:t>m</w:t>
      </w:r>
      <w:proofErr w:type="spellEnd"/>
      <w:r w:rsidR="00544052" w:rsidRPr="00291FBA">
        <w:rPr>
          <w:bCs/>
        </w:rPr>
        <w:t xml:space="preserve">. </w:t>
      </w:r>
      <w:r w:rsidR="00C34A33">
        <w:rPr>
          <w:bCs/>
        </w:rPr>
        <w:t>birželio</w:t>
      </w:r>
      <w:r w:rsidR="00544052" w:rsidRPr="00291FBA">
        <w:rPr>
          <w:bCs/>
        </w:rPr>
        <w:t xml:space="preserve"> </w:t>
      </w:r>
      <w:r w:rsidR="00C34A33">
        <w:rPr>
          <w:bCs/>
        </w:rPr>
        <w:t>3</w:t>
      </w:r>
      <w:r w:rsidR="00544052" w:rsidRPr="00291FBA">
        <w:rPr>
          <w:bCs/>
        </w:rPr>
        <w:t xml:space="preserve"> </w:t>
      </w:r>
      <w:proofErr w:type="spellStart"/>
      <w:r w:rsidR="00544052" w:rsidRPr="00291FBA">
        <w:rPr>
          <w:bCs/>
        </w:rPr>
        <w:t>d</w:t>
      </w:r>
      <w:proofErr w:type="spellEnd"/>
      <w:r w:rsidR="00544052" w:rsidRPr="00291FBA">
        <w:rPr>
          <w:bCs/>
        </w:rPr>
        <w:t>.</w:t>
      </w:r>
      <w:r w:rsidR="00544052" w:rsidRPr="00291FBA">
        <w:rPr>
          <w:bCs/>
        </w:rPr>
        <w:fldChar w:fldCharType="end"/>
      </w:r>
      <w:r w:rsidR="00544052" w:rsidRPr="00291FBA">
        <w:rPr>
          <w:bCs/>
        </w:rPr>
        <w:t xml:space="preserve">  įsakym</w:t>
      </w:r>
      <w:r w:rsidR="00544052">
        <w:rPr>
          <w:bCs/>
        </w:rPr>
        <w:t>u N</w:t>
      </w:r>
      <w:r w:rsidR="00544052" w:rsidRPr="00291FBA">
        <w:rPr>
          <w:bCs/>
        </w:rPr>
        <w:t>r. 1-</w:t>
      </w:r>
      <w:r w:rsidR="00544052">
        <w:rPr>
          <w:bCs/>
        </w:rPr>
        <w:t>AĮ</w:t>
      </w:r>
      <w:r w:rsidR="00544052" w:rsidRPr="00291FBA">
        <w:rPr>
          <w:bCs/>
        </w:rPr>
        <w:t>-4</w:t>
      </w:r>
      <w:r w:rsidR="00C34A33">
        <w:rPr>
          <w:bCs/>
        </w:rPr>
        <w:t>42</w:t>
      </w:r>
      <w:r w:rsidR="00544052">
        <w:rPr>
          <w:bCs/>
        </w:rPr>
        <w:t xml:space="preserve"> „</w:t>
      </w:r>
      <w:r w:rsidR="00544052" w:rsidRPr="00291FBA">
        <w:rPr>
          <w:bCs/>
          <w:caps/>
        </w:rPr>
        <w:fldChar w:fldCharType="begin"/>
      </w:r>
      <w:r w:rsidR="00544052" w:rsidRPr="00291FBA">
        <w:rPr>
          <w:bCs/>
          <w:caps/>
        </w:rPr>
        <w:instrText xml:space="preserve"> FILLIN "Pavadinimas" \* MERGEFORMAT </w:instrText>
      </w:r>
      <w:r w:rsidR="00544052" w:rsidRPr="00291FBA">
        <w:rPr>
          <w:bCs/>
          <w:caps/>
        </w:rPr>
        <w:fldChar w:fldCharType="separate"/>
      </w:r>
      <w:r w:rsidR="00544052">
        <w:rPr>
          <w:bCs/>
        </w:rPr>
        <w:t>D</w:t>
      </w:r>
      <w:r w:rsidR="00544052" w:rsidRPr="00291FBA">
        <w:rPr>
          <w:bCs/>
        </w:rPr>
        <w:t xml:space="preserve">ėl </w:t>
      </w:r>
      <w:r w:rsidR="00544052" w:rsidRPr="00291FBA">
        <w:rPr>
          <w:bCs/>
          <w:caps/>
        </w:rPr>
        <w:fldChar w:fldCharType="end"/>
      </w:r>
      <w:r w:rsidR="00544052" w:rsidRPr="00291FBA">
        <w:rPr>
          <w:bCs/>
        </w:rPr>
        <w:t>finansavimo skyrimo 201</w:t>
      </w:r>
      <w:r w:rsidR="00C34A33">
        <w:rPr>
          <w:bCs/>
        </w:rPr>
        <w:t>9</w:t>
      </w:r>
      <w:r w:rsidR="00544052" w:rsidRPr="00291FBA">
        <w:rPr>
          <w:bCs/>
        </w:rPr>
        <w:t xml:space="preserve"> </w:t>
      </w:r>
      <w:proofErr w:type="spellStart"/>
      <w:r w:rsidR="00544052" w:rsidRPr="00291FBA">
        <w:rPr>
          <w:bCs/>
        </w:rPr>
        <w:t>m</w:t>
      </w:r>
      <w:proofErr w:type="spellEnd"/>
      <w:r w:rsidR="00544052" w:rsidRPr="00291FBA">
        <w:rPr>
          <w:bCs/>
        </w:rPr>
        <w:t xml:space="preserve">. įgyvendinamiems </w:t>
      </w:r>
      <w:r w:rsidR="00544052" w:rsidRPr="00291FBA">
        <w:rPr>
          <w:bCs/>
          <w:color w:val="000000"/>
        </w:rPr>
        <w:t>projektams,</w:t>
      </w:r>
      <w:r w:rsidR="00544052" w:rsidRPr="00291FBA">
        <w:rPr>
          <w:bCs/>
        </w:rPr>
        <w:t xml:space="preserve"> finansuojamiems pagal </w:t>
      </w:r>
      <w:r w:rsidR="00544052">
        <w:rPr>
          <w:bCs/>
        </w:rPr>
        <w:t>A</w:t>
      </w:r>
      <w:r w:rsidR="00544052" w:rsidRPr="00291FBA">
        <w:rPr>
          <w:bCs/>
        </w:rPr>
        <w:t xml:space="preserve">nykščių rajono savivaldybės strateginio </w:t>
      </w:r>
      <w:r w:rsidR="00544052" w:rsidRPr="00291FBA">
        <w:rPr>
          <w:bCs/>
          <w:color w:val="000000"/>
        </w:rPr>
        <w:t>201</w:t>
      </w:r>
      <w:r w:rsidR="00C34A33">
        <w:rPr>
          <w:bCs/>
          <w:color w:val="000000"/>
        </w:rPr>
        <w:t>9</w:t>
      </w:r>
      <w:r w:rsidR="00544052" w:rsidRPr="00291FBA">
        <w:rPr>
          <w:bCs/>
          <w:color w:val="000000"/>
        </w:rPr>
        <w:t>–202</w:t>
      </w:r>
      <w:r w:rsidR="00C34A33">
        <w:rPr>
          <w:bCs/>
          <w:color w:val="000000"/>
        </w:rPr>
        <w:t>1</w:t>
      </w:r>
      <w:r w:rsidR="00544052" w:rsidRPr="00291FBA">
        <w:rPr>
          <w:bCs/>
          <w:color w:val="000000"/>
        </w:rPr>
        <w:t xml:space="preserve">  metų veiklos plano</w:t>
      </w:r>
      <w:r w:rsidR="00544052" w:rsidRPr="00291FBA">
        <w:rPr>
          <w:bCs/>
        </w:rPr>
        <w:t xml:space="preserve"> 4 programos „</w:t>
      </w:r>
      <w:r w:rsidR="00544052">
        <w:rPr>
          <w:bCs/>
        </w:rPr>
        <w:t>S</w:t>
      </w:r>
      <w:r w:rsidR="00544052" w:rsidRPr="00291FBA">
        <w:rPr>
          <w:bCs/>
        </w:rPr>
        <w:t>veikatos apsaugos programa</w:t>
      </w:r>
      <w:r w:rsidR="00544052">
        <w:rPr>
          <w:bCs/>
        </w:rPr>
        <w:t>“</w:t>
      </w:r>
      <w:r w:rsidR="00544052" w:rsidRPr="00291FBA">
        <w:rPr>
          <w:bCs/>
        </w:rPr>
        <w:t xml:space="preserve"> priemonę </w:t>
      </w:r>
      <w:r w:rsidR="00544052">
        <w:rPr>
          <w:bCs/>
        </w:rPr>
        <w:t>N</w:t>
      </w:r>
      <w:r w:rsidR="00544052" w:rsidRPr="00291FBA">
        <w:rPr>
          <w:bCs/>
        </w:rPr>
        <w:t>r. 4.1.3.03 „</w:t>
      </w:r>
      <w:r w:rsidR="00544052">
        <w:rPr>
          <w:bCs/>
        </w:rPr>
        <w:t>V</w:t>
      </w:r>
      <w:r w:rsidR="00544052" w:rsidRPr="00291FBA">
        <w:rPr>
          <w:bCs/>
        </w:rPr>
        <w:t>isuomenės sveikatos projektų vykdymas“</w:t>
      </w:r>
      <w:r w:rsidR="00544052">
        <w:rPr>
          <w:bCs/>
        </w:rPr>
        <w:t>.</w:t>
      </w:r>
      <w:r w:rsidR="00544052" w:rsidRPr="00B60546">
        <w:t xml:space="preserve"> 201</w:t>
      </w:r>
      <w:r w:rsidR="00EB4C8E">
        <w:t>9</w:t>
      </w:r>
      <w:r w:rsidR="00544052" w:rsidRPr="00B60546">
        <w:t xml:space="preserve"> metais </w:t>
      </w:r>
      <w:r w:rsidR="00EB4C8E">
        <w:t>Anykščių rajono savivaldybės bendruomenės sveikatos taryba</w:t>
      </w:r>
      <w:r w:rsidR="00EB4C8E" w:rsidRPr="00EB4C8E">
        <w:rPr>
          <w:color w:val="000000"/>
        </w:rPr>
        <w:t xml:space="preserve"> </w:t>
      </w:r>
      <w:r w:rsidR="00EB4C8E">
        <w:rPr>
          <w:color w:val="000000"/>
        </w:rPr>
        <w:t>patvirtino</w:t>
      </w:r>
      <w:r w:rsidR="00EB4C8E">
        <w:t xml:space="preserve"> visuomenės sveikatos rėmimo specialiosios programos</w:t>
      </w:r>
      <w:r w:rsidR="00EB4C8E">
        <w:rPr>
          <w:rFonts w:eastAsia="Calibri"/>
        </w:rPr>
        <w:t xml:space="preserve"> </w:t>
      </w:r>
      <w:r w:rsidR="00544052" w:rsidRPr="00B60546">
        <w:t>prioritet</w:t>
      </w:r>
      <w:r>
        <w:t>ą</w:t>
      </w:r>
      <w:r w:rsidR="00544052" w:rsidRPr="00B60546">
        <w:t xml:space="preserve"> – </w:t>
      </w:r>
      <w:r w:rsidR="00EB4C8E" w:rsidRPr="00C21919">
        <w:rPr>
          <w:color w:val="000000" w:themeColor="text1"/>
        </w:rPr>
        <w:t>Sveikatingumo renginių organizavima</w:t>
      </w:r>
      <w:r>
        <w:rPr>
          <w:color w:val="000000" w:themeColor="text1"/>
        </w:rPr>
        <w:t>s.</w:t>
      </w:r>
    </w:p>
    <w:p w14:paraId="6DF7BAA3" w14:textId="77777777" w:rsidR="00C34A33" w:rsidRPr="008459D3" w:rsidRDefault="00C34A33" w:rsidP="00C36C87">
      <w:pPr>
        <w:jc w:val="both"/>
      </w:pPr>
    </w:p>
    <w:p w14:paraId="7B5705D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 SKYRIUS</w:t>
      </w:r>
    </w:p>
    <w:p w14:paraId="5487BADB" w14:textId="77777777" w:rsidR="001F5F1E" w:rsidRPr="00BE05A3" w:rsidRDefault="001F5F1E" w:rsidP="001F5F1E">
      <w:pPr>
        <w:jc w:val="center"/>
      </w:pPr>
      <w:r w:rsidRPr="00BE05A3">
        <w:rPr>
          <w:b/>
        </w:rPr>
        <w:t>SAVIVALDYBĖS VISUOMENĖS SVEIKATOS RĖMIMO SPECIALIOSIOS PROGRAMOS LĖŠOS</w:t>
      </w:r>
    </w:p>
    <w:p w14:paraId="761854C6" w14:textId="77777777" w:rsidR="001F5F1E" w:rsidRPr="00BE05A3" w:rsidRDefault="001F5F1E" w:rsidP="001F5F1E">
      <w:pPr>
        <w:tabs>
          <w:tab w:val="left" w:pos="540"/>
          <w:tab w:val="left" w:pos="1110"/>
        </w:tabs>
        <w:ind w:firstLine="8364"/>
        <w:jc w:val="both"/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470"/>
        <w:gridCol w:w="2787"/>
      </w:tblGrid>
      <w:tr w:rsidR="001F5F1E" w:rsidRPr="00BE05A3" w14:paraId="2B25C7E1" w14:textId="77777777" w:rsidTr="000868A0">
        <w:trPr>
          <w:trHeight w:val="658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1B6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1E0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Savivaldybės visuomenės sveikatos rėmimo specialiosios programos lėšų šaltiniai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D98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Surinkta lėšų, tūkst. Eur</w:t>
            </w:r>
          </w:p>
        </w:tc>
      </w:tr>
      <w:tr w:rsidR="001F5F1E" w:rsidRPr="00BE05A3" w14:paraId="043B5303" w14:textId="77777777" w:rsidTr="000868A0">
        <w:trPr>
          <w:trHeight w:val="36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DFB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60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both"/>
            </w:pPr>
            <w:r w:rsidRPr="00BE05A3">
              <w:t>Savivaldybės biudžeto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07D" w14:textId="33F66939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2,</w:t>
            </w:r>
            <w:r w:rsidR="008438A7">
              <w:t>4</w:t>
            </w:r>
          </w:p>
        </w:tc>
      </w:tr>
      <w:tr w:rsidR="001F5F1E" w:rsidRPr="00BE05A3" w14:paraId="73EB5064" w14:textId="77777777" w:rsidTr="000868A0">
        <w:trPr>
          <w:trHeight w:val="50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505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41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Savivaldybės aplinkos apsaugos rėmimo specialiosios programos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930" w14:textId="54961E99" w:rsidR="001F5F1E" w:rsidRPr="00BE05A3" w:rsidRDefault="006B104B" w:rsidP="00544052">
            <w:pPr>
              <w:tabs>
                <w:tab w:val="left" w:pos="540"/>
              </w:tabs>
              <w:ind w:firstLine="12"/>
              <w:jc w:val="center"/>
            </w:pPr>
            <w:r>
              <w:t>23</w:t>
            </w:r>
            <w:r w:rsidR="00905CAA">
              <w:t>,</w:t>
            </w:r>
            <w:r>
              <w:t>2</w:t>
            </w:r>
          </w:p>
        </w:tc>
      </w:tr>
      <w:tr w:rsidR="001F5F1E" w:rsidRPr="00BE05A3" w14:paraId="2AF4F338" w14:textId="77777777" w:rsidTr="000868A0">
        <w:trPr>
          <w:trHeight w:val="2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F0E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3. 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EF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Savanoriškos fizinių ir juridinių asmenų įmokos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E9BD" w14:textId="2BD8E45F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4C84BC86" w14:textId="77777777" w:rsidTr="000868A0">
        <w:trPr>
          <w:trHeight w:val="45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3730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4. 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18D0A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Kitos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83C" w14:textId="3ABDE87A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D42FB3C" w14:textId="77777777" w:rsidTr="000868A0">
        <w:trPr>
          <w:trHeight w:val="55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13BA5" w14:textId="77777777" w:rsidR="001F5F1E" w:rsidRPr="00BE05A3" w:rsidRDefault="001F5F1E" w:rsidP="00677CD9">
            <w:pPr>
              <w:tabs>
                <w:tab w:val="left" w:pos="540"/>
              </w:tabs>
              <w:jc w:val="center"/>
            </w:pPr>
            <w:r w:rsidRPr="00BE05A3">
              <w:t>5.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F00D" w14:textId="77777777" w:rsidR="001F5F1E" w:rsidRPr="00BE05A3" w:rsidRDefault="001F5F1E" w:rsidP="00677CD9">
            <w:pPr>
              <w:tabs>
                <w:tab w:val="left" w:pos="540"/>
              </w:tabs>
            </w:pPr>
            <w:r w:rsidRPr="00BE05A3">
              <w:t>Lėšų likutis ataskaitinių biudžetinių metų pradžioje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E4A9" w14:textId="48778521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6E13D14A" w14:textId="77777777" w:rsidTr="000868A0">
        <w:trPr>
          <w:trHeight w:val="439"/>
          <w:jc w:val="center"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36D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right"/>
              <w:rPr>
                <w:b/>
              </w:rPr>
            </w:pPr>
            <w:r w:rsidRPr="00BE05A3">
              <w:rPr>
                <w:b/>
              </w:rPr>
              <w:t>Iš viso: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B9E1" w14:textId="38A6B76E" w:rsidR="001F5F1E" w:rsidRPr="00BE05A3" w:rsidRDefault="008438A7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25,6</w:t>
            </w:r>
          </w:p>
        </w:tc>
      </w:tr>
    </w:tbl>
    <w:p w14:paraId="0950FAF3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</w:p>
    <w:p w14:paraId="02B7E18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II SKYRIUS</w:t>
      </w:r>
    </w:p>
    <w:p w14:paraId="6353695B" w14:textId="77777777" w:rsidR="001F5F1E" w:rsidRPr="00BE05A3" w:rsidRDefault="001F5F1E" w:rsidP="001F5F1E">
      <w:pPr>
        <w:tabs>
          <w:tab w:val="left" w:pos="0"/>
        </w:tabs>
        <w:jc w:val="center"/>
      </w:pPr>
      <w:r w:rsidRPr="00BE05A3">
        <w:rPr>
          <w:b/>
        </w:rPr>
        <w:t>SAVIVALDYBĖS VISUOMENĖS SVEIKATOS RĖMIMO SPECIALIOSIOS PROGRAMOS LĖŠOMIS VYKDYTOS PRIEMONĖS</w:t>
      </w:r>
    </w:p>
    <w:p w14:paraId="11FDB130" w14:textId="77777777" w:rsidR="001F5F1E" w:rsidRPr="00BE05A3" w:rsidRDefault="001F5F1E" w:rsidP="001F5F1E">
      <w:pPr>
        <w:ind w:firstLine="720"/>
        <w:jc w:val="both"/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940"/>
        <w:gridCol w:w="2698"/>
        <w:gridCol w:w="1413"/>
        <w:gridCol w:w="2128"/>
      </w:tblGrid>
      <w:tr w:rsidR="001F5F1E" w:rsidRPr="00BE05A3" w14:paraId="28A17ECA" w14:textId="77777777" w:rsidTr="00D313A6">
        <w:trPr>
          <w:trHeight w:val="63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2D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27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Programos / priemonės poveikio sritis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FAE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Vykdytų savivaldybės visuomenės sveikatos programų, priemonių skaičius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2F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Skirta lėšų, tūkst. Eur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64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Panaudota</w:t>
            </w:r>
          </w:p>
          <w:p w14:paraId="4CD1D33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lėšų, tūkst. Eur</w:t>
            </w:r>
          </w:p>
        </w:tc>
      </w:tr>
      <w:tr w:rsidR="001F5F1E" w:rsidRPr="00BE05A3" w14:paraId="5BE22A41" w14:textId="77777777" w:rsidTr="00D313A6">
        <w:trPr>
          <w:trHeight w:val="25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A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25A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5AD3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5A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A2B7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5</w:t>
            </w:r>
          </w:p>
        </w:tc>
      </w:tr>
      <w:tr w:rsidR="001F5F1E" w:rsidRPr="00BE05A3" w14:paraId="09216B1F" w14:textId="77777777" w:rsidTr="00677CD9">
        <w:trPr>
          <w:trHeight w:val="313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37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3. Bendruomenių vykdytų programų / priemonių rėmimas</w:t>
            </w:r>
          </w:p>
        </w:tc>
      </w:tr>
      <w:tr w:rsidR="00D966FA" w:rsidRPr="00BE05A3" w14:paraId="290741C3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924" w14:textId="41C8EBCC" w:rsidR="00D966FA" w:rsidRPr="00925202" w:rsidRDefault="00D313A6" w:rsidP="000868A0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  <w:r w:rsidR="00D966FA" w:rsidRPr="00925202"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2FA" w14:textId="62EF20BD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60D" w14:textId="2C3459EC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37B" w14:textId="70F970C3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FD2" w14:textId="17A4E199" w:rsidR="00D966FA" w:rsidRPr="00971D4A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</w:t>
            </w:r>
            <w:r w:rsidR="00B16F29">
              <w:t>4</w:t>
            </w:r>
          </w:p>
        </w:tc>
      </w:tr>
      <w:tr w:rsidR="00D966FA" w:rsidRPr="00925202" w14:paraId="6CD481AE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FD5" w14:textId="1A755E3E" w:rsidR="00D966FA" w:rsidRPr="00925202" w:rsidRDefault="00D313A6" w:rsidP="000868A0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D966FA" w:rsidRPr="00925202"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450" w14:textId="1904098E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2.5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D85" w14:textId="6F6A8E5E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5EA" w14:textId="46415CE2" w:rsidR="00D966FA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4,827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09B" w14:textId="68C22F4F" w:rsidR="00D966FA" w:rsidRPr="00971D4A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4,827</w:t>
            </w:r>
          </w:p>
        </w:tc>
      </w:tr>
      <w:tr w:rsidR="008438A7" w:rsidRPr="00925202" w14:paraId="05AC57A6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2F8" w14:textId="540ADB95" w:rsidR="008438A7" w:rsidRPr="00925202" w:rsidRDefault="008438A7" w:rsidP="008438A7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  <w:r w:rsidRPr="00925202"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3727" w14:textId="2A9EE142" w:rsidR="008438A7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2.9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C2D0" w14:textId="65E4B1F8" w:rsidR="008438A7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1C4" w14:textId="51ECDFE8" w:rsidR="008438A7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BA0" w14:textId="13D278E9" w:rsidR="008438A7" w:rsidRPr="00925202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2,37</w:t>
            </w:r>
          </w:p>
        </w:tc>
      </w:tr>
      <w:tr w:rsidR="001F5F1E" w:rsidRPr="00BE05A3" w14:paraId="55FAC058" w14:textId="77777777" w:rsidTr="00677CD9">
        <w:trPr>
          <w:trHeight w:val="309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5B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lastRenderedPageBreak/>
              <w:t>4. Kita</w:t>
            </w:r>
          </w:p>
        </w:tc>
      </w:tr>
      <w:tr w:rsidR="001F5F1E" w:rsidRPr="00BE05A3" w14:paraId="03DC0F9E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443" w14:textId="5193823D" w:rsidR="001F5F1E" w:rsidRPr="00BE05A3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E38" w14:textId="52436802" w:rsidR="001F5F1E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6CF" w14:textId="7EF9E87E" w:rsidR="001F5F1E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C39" w14:textId="086F721A" w:rsidR="001F5F1E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4,218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2F4" w14:textId="0C753586" w:rsidR="001F5F1E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3,86</w:t>
            </w:r>
          </w:p>
        </w:tc>
      </w:tr>
      <w:tr w:rsidR="008438A7" w:rsidRPr="00BE05A3" w14:paraId="38CD9BEB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FE9" w14:textId="179CA3AE" w:rsidR="008438A7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066" w14:textId="3D81019A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255" w14:textId="19274997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238" w14:textId="58E19E95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2,539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927" w14:textId="1CE3120E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2,539</w:t>
            </w:r>
          </w:p>
        </w:tc>
      </w:tr>
      <w:tr w:rsidR="008438A7" w:rsidRPr="00BE05A3" w14:paraId="1CEFFCBF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088" w14:textId="071EE1A7" w:rsidR="008438A7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FB6" w14:textId="4174D647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2.5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CB2" w14:textId="3A4D40A7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1DD" w14:textId="2B86A4DD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3,623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5607" w14:textId="25F92EE1" w:rsidR="008438A7" w:rsidRPr="00BE05A3" w:rsidRDefault="008438A7" w:rsidP="00544052">
            <w:pPr>
              <w:tabs>
                <w:tab w:val="left" w:pos="540"/>
              </w:tabs>
              <w:ind w:firstLine="12"/>
              <w:jc w:val="center"/>
            </w:pPr>
            <w:r>
              <w:t>3,623</w:t>
            </w:r>
          </w:p>
        </w:tc>
      </w:tr>
      <w:tr w:rsidR="008438A7" w:rsidRPr="00BE05A3" w14:paraId="70EAD29F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41C" w14:textId="553A070B" w:rsidR="008438A7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320" w14:textId="7E27848B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2.8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B01" w14:textId="4D14D6EF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108" w14:textId="30BE9F17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2,32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50DB" w14:textId="079315F9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2,32</w:t>
            </w:r>
          </w:p>
        </w:tc>
      </w:tr>
      <w:tr w:rsidR="008438A7" w:rsidRPr="00BE05A3" w14:paraId="594F085D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355E" w14:textId="0FEBD217" w:rsidR="008438A7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42E" w14:textId="50B7355A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2.9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1B3" w14:textId="1F86AF97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137" w14:textId="0ECCCA5E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2,4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154" w14:textId="448F8019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2,4</w:t>
            </w:r>
          </w:p>
        </w:tc>
      </w:tr>
      <w:tr w:rsidR="008438A7" w:rsidRPr="00BE05A3" w14:paraId="5FBE0F9F" w14:textId="77777777" w:rsidTr="00D313A6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B1B3" w14:textId="20B0EDE9" w:rsidR="008438A7" w:rsidRDefault="008438A7" w:rsidP="00677CD9">
            <w:pPr>
              <w:tabs>
                <w:tab w:val="left" w:pos="540"/>
              </w:tabs>
              <w:ind w:firstLine="12"/>
              <w:jc w:val="center"/>
            </w:pPr>
            <w:r>
              <w:t>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4E4" w14:textId="1ACA285C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2.11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F89" w14:textId="587B1049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0CA" w14:textId="55E41FCA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0,873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429" w14:textId="54D29261" w:rsidR="008438A7" w:rsidRPr="00BE05A3" w:rsidRDefault="00B16F29" w:rsidP="00544052">
            <w:pPr>
              <w:tabs>
                <w:tab w:val="left" w:pos="540"/>
              </w:tabs>
              <w:ind w:firstLine="12"/>
              <w:jc w:val="center"/>
            </w:pPr>
            <w:r>
              <w:t>0,873</w:t>
            </w:r>
          </w:p>
        </w:tc>
      </w:tr>
      <w:tr w:rsidR="001F5F1E" w:rsidRPr="00BE05A3" w14:paraId="32FDCC6A" w14:textId="77777777" w:rsidTr="00D313A6">
        <w:trPr>
          <w:trHeight w:val="30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3F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E3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63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Iš viso lėšų: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A91" w14:textId="58ECB01B" w:rsidR="001F5F1E" w:rsidRPr="00BE05A3" w:rsidRDefault="006B104B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16F29">
              <w:rPr>
                <w:b/>
              </w:rPr>
              <w:t>5</w:t>
            </w:r>
            <w:r w:rsidR="00073817">
              <w:rPr>
                <w:b/>
              </w:rPr>
              <w:t>,</w:t>
            </w:r>
            <w:r w:rsidR="00B16F29">
              <w:rPr>
                <w:b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E8" w14:textId="5BDEF7BA" w:rsidR="001F5F1E" w:rsidRPr="00BE05A3" w:rsidRDefault="006B104B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4052">
              <w:rPr>
                <w:b/>
              </w:rPr>
              <w:t>5</w:t>
            </w:r>
            <w:r w:rsidR="00905CAA">
              <w:rPr>
                <w:b/>
              </w:rPr>
              <w:t>,</w:t>
            </w:r>
            <w:r w:rsidR="00544052">
              <w:rPr>
                <w:b/>
              </w:rPr>
              <w:t>212</w:t>
            </w:r>
          </w:p>
        </w:tc>
      </w:tr>
    </w:tbl>
    <w:p w14:paraId="4D97DA12" w14:textId="77777777" w:rsidR="001F5F1E" w:rsidRPr="005636A4" w:rsidRDefault="001F5F1E" w:rsidP="001F5F1E">
      <w:pPr>
        <w:ind w:left="5040" w:firstLine="720"/>
      </w:pPr>
    </w:p>
    <w:p w14:paraId="5595BD07" w14:textId="77777777" w:rsidR="001F5F1E" w:rsidRPr="005636A4" w:rsidRDefault="001F5F1E" w:rsidP="001F5F1E">
      <w:pPr>
        <w:ind w:left="5040" w:firstLine="720"/>
      </w:pPr>
    </w:p>
    <w:p w14:paraId="6C81A33C" w14:textId="731A5C6E" w:rsidR="001F5F1E" w:rsidRDefault="001F5F1E" w:rsidP="001F5F1E">
      <w:pPr>
        <w:jc w:val="center"/>
      </w:pPr>
      <w:r>
        <w:t>______________________________</w:t>
      </w:r>
    </w:p>
    <w:p w14:paraId="5558CC4A" w14:textId="77777777" w:rsidR="00391749" w:rsidRPr="005636A4" w:rsidRDefault="00391749" w:rsidP="001F5F1E">
      <w:pPr>
        <w:jc w:val="center"/>
      </w:pPr>
    </w:p>
    <w:p w14:paraId="03133797" w14:textId="134850E8" w:rsidR="00F84E76" w:rsidRDefault="00F84E76" w:rsidP="00F84E76">
      <w:pPr>
        <w:ind w:left="5040" w:firstLine="720"/>
      </w:pPr>
    </w:p>
    <w:p w14:paraId="58549ED6" w14:textId="76EE2548" w:rsidR="00F84E76" w:rsidRDefault="00F84E76" w:rsidP="00F84E76">
      <w:pPr>
        <w:ind w:left="5040" w:firstLine="720"/>
      </w:pPr>
    </w:p>
    <w:p w14:paraId="29193D62" w14:textId="4854A6C0" w:rsidR="00FD7443" w:rsidRDefault="00FD7443" w:rsidP="00F84E76">
      <w:pPr>
        <w:ind w:left="5040" w:firstLine="720"/>
      </w:pPr>
    </w:p>
    <w:p w14:paraId="728DFEE5" w14:textId="4C788DA7" w:rsidR="00FD7443" w:rsidRDefault="00FD7443" w:rsidP="00F84E76">
      <w:pPr>
        <w:ind w:left="5040" w:firstLine="720"/>
      </w:pPr>
    </w:p>
    <w:p w14:paraId="47DF2040" w14:textId="55E51642" w:rsidR="00FD7443" w:rsidRDefault="00FD7443" w:rsidP="00F84E76">
      <w:pPr>
        <w:ind w:left="5040" w:firstLine="720"/>
      </w:pPr>
    </w:p>
    <w:p w14:paraId="5093C81A" w14:textId="50707D63" w:rsidR="00FD7443" w:rsidRDefault="00FD7443" w:rsidP="00F84E76">
      <w:pPr>
        <w:ind w:left="5040" w:firstLine="720"/>
      </w:pPr>
    </w:p>
    <w:p w14:paraId="0687270B" w14:textId="09F18FF1" w:rsidR="00FD7443" w:rsidRDefault="00FD7443" w:rsidP="00F84E76">
      <w:pPr>
        <w:ind w:left="5040" w:firstLine="720"/>
      </w:pPr>
    </w:p>
    <w:p w14:paraId="132BB3D8" w14:textId="0E9F2E27" w:rsidR="00FD7443" w:rsidRDefault="00FD7443" w:rsidP="00F84E76">
      <w:pPr>
        <w:ind w:left="5040" w:firstLine="720"/>
      </w:pPr>
    </w:p>
    <w:p w14:paraId="0BBA48FD" w14:textId="048EDBF1" w:rsidR="00FD7443" w:rsidRDefault="00FD7443" w:rsidP="00F84E76">
      <w:pPr>
        <w:ind w:left="5040" w:firstLine="720"/>
      </w:pPr>
    </w:p>
    <w:p w14:paraId="779871B5" w14:textId="2E4F1FB2" w:rsidR="00FD7443" w:rsidRDefault="00FD7443" w:rsidP="00F84E76">
      <w:pPr>
        <w:ind w:left="5040" w:firstLine="720"/>
      </w:pPr>
    </w:p>
    <w:p w14:paraId="2C7FBBB8" w14:textId="3B514355" w:rsidR="00FD7443" w:rsidRDefault="00FD7443" w:rsidP="00F84E76">
      <w:pPr>
        <w:ind w:left="5040" w:firstLine="720"/>
      </w:pPr>
    </w:p>
    <w:p w14:paraId="3790E447" w14:textId="4C924DCF" w:rsidR="00FD7443" w:rsidRDefault="00FD7443" w:rsidP="00F84E76">
      <w:pPr>
        <w:ind w:left="5040" w:firstLine="720"/>
      </w:pPr>
    </w:p>
    <w:p w14:paraId="23BFEC1F" w14:textId="14D226A6" w:rsidR="00FD7443" w:rsidRDefault="00FD7443" w:rsidP="00F84E76">
      <w:pPr>
        <w:ind w:left="5040" w:firstLine="720"/>
      </w:pPr>
    </w:p>
    <w:p w14:paraId="5D21696C" w14:textId="65D63A23" w:rsidR="00FD7443" w:rsidRDefault="00FD7443" w:rsidP="00F84E76">
      <w:pPr>
        <w:ind w:left="5040" w:firstLine="720"/>
      </w:pPr>
    </w:p>
    <w:p w14:paraId="66812BC0" w14:textId="04785931" w:rsidR="00FD7443" w:rsidRDefault="00FD7443" w:rsidP="00F84E76">
      <w:pPr>
        <w:ind w:left="5040" w:firstLine="720"/>
      </w:pPr>
    </w:p>
    <w:p w14:paraId="18026A9F" w14:textId="2FC1039F" w:rsidR="00FD7443" w:rsidRDefault="00FD7443" w:rsidP="00F84E76">
      <w:pPr>
        <w:ind w:left="5040" w:firstLine="720"/>
      </w:pPr>
    </w:p>
    <w:p w14:paraId="1AB4A489" w14:textId="1F18D0F9" w:rsidR="00FD7443" w:rsidRDefault="00FD7443" w:rsidP="00F84E76">
      <w:pPr>
        <w:ind w:left="5040" w:firstLine="720"/>
      </w:pPr>
    </w:p>
    <w:p w14:paraId="16159296" w14:textId="54A54BD3" w:rsidR="00FD7443" w:rsidRDefault="00FD7443" w:rsidP="00F84E76">
      <w:pPr>
        <w:ind w:left="5040" w:firstLine="720"/>
      </w:pPr>
    </w:p>
    <w:p w14:paraId="645AB47E" w14:textId="06CB339F" w:rsidR="00FD7443" w:rsidRDefault="00FD7443" w:rsidP="00F84E76">
      <w:pPr>
        <w:ind w:left="5040" w:firstLine="720"/>
      </w:pPr>
    </w:p>
    <w:p w14:paraId="3C88192D" w14:textId="4C3AB8F3" w:rsidR="00FD7443" w:rsidRDefault="00FD7443" w:rsidP="00F84E76">
      <w:pPr>
        <w:ind w:left="5040" w:firstLine="720"/>
      </w:pPr>
    </w:p>
    <w:p w14:paraId="03D627CF" w14:textId="49C1E865" w:rsidR="00FD7443" w:rsidRDefault="00FD7443" w:rsidP="00F84E76">
      <w:pPr>
        <w:ind w:left="5040" w:firstLine="720"/>
      </w:pPr>
    </w:p>
    <w:p w14:paraId="2EFD4D60" w14:textId="468E17D1" w:rsidR="00FD7443" w:rsidRDefault="00FD7443" w:rsidP="00F84E76">
      <w:pPr>
        <w:ind w:left="5040" w:firstLine="720"/>
      </w:pPr>
    </w:p>
    <w:p w14:paraId="543492C1" w14:textId="7FEECA2E" w:rsidR="00FD7443" w:rsidRDefault="00FD7443" w:rsidP="00F84E76">
      <w:pPr>
        <w:ind w:left="5040" w:firstLine="720"/>
      </w:pPr>
    </w:p>
    <w:p w14:paraId="06CF3F46" w14:textId="57BB1DF2" w:rsidR="00FD7443" w:rsidRDefault="00FD7443" w:rsidP="00F84E76">
      <w:pPr>
        <w:ind w:left="5040" w:firstLine="720"/>
      </w:pPr>
    </w:p>
    <w:p w14:paraId="4078ABA0" w14:textId="705CE360" w:rsidR="00FD7443" w:rsidRDefault="00FD7443" w:rsidP="00F84E76">
      <w:pPr>
        <w:ind w:left="5040" w:firstLine="720"/>
      </w:pPr>
    </w:p>
    <w:p w14:paraId="368BDA4E" w14:textId="2E42A2B3" w:rsidR="00FD7443" w:rsidRDefault="00FD7443" w:rsidP="00F84E76">
      <w:pPr>
        <w:ind w:left="5040" w:firstLine="720"/>
      </w:pPr>
    </w:p>
    <w:p w14:paraId="4D6887FD" w14:textId="3E35E261" w:rsidR="00FD7443" w:rsidRDefault="00FD7443" w:rsidP="00F84E76">
      <w:pPr>
        <w:ind w:left="5040" w:firstLine="720"/>
      </w:pPr>
    </w:p>
    <w:p w14:paraId="343A8B8A" w14:textId="450800FA" w:rsidR="00FD7443" w:rsidRDefault="00FD7443" w:rsidP="00F84E76">
      <w:pPr>
        <w:ind w:left="5040" w:firstLine="720"/>
      </w:pPr>
    </w:p>
    <w:p w14:paraId="5F1A5A79" w14:textId="110DC421" w:rsidR="00FD7443" w:rsidRDefault="00FD7443" w:rsidP="00F84E76">
      <w:pPr>
        <w:ind w:left="5040" w:firstLine="720"/>
      </w:pPr>
    </w:p>
    <w:p w14:paraId="5829D63E" w14:textId="580CE176" w:rsidR="00FD7443" w:rsidRDefault="00FD7443" w:rsidP="00F84E76">
      <w:pPr>
        <w:ind w:left="5040" w:firstLine="720"/>
      </w:pPr>
    </w:p>
    <w:p w14:paraId="01325D03" w14:textId="0426FA36" w:rsidR="00FD7443" w:rsidRDefault="00FD7443" w:rsidP="00F84E76">
      <w:pPr>
        <w:ind w:left="5040" w:firstLine="720"/>
      </w:pPr>
    </w:p>
    <w:p w14:paraId="66598CFC" w14:textId="14827AB2" w:rsidR="00FD7443" w:rsidRDefault="00FD7443" w:rsidP="00F84E76">
      <w:pPr>
        <w:ind w:left="5040" w:firstLine="720"/>
      </w:pPr>
    </w:p>
    <w:p w14:paraId="6CA9BC67" w14:textId="46ADAF08" w:rsidR="00FD7443" w:rsidRDefault="00FD7443" w:rsidP="00F84E76">
      <w:pPr>
        <w:ind w:left="5040" w:firstLine="720"/>
      </w:pPr>
    </w:p>
    <w:p w14:paraId="1020AA3D" w14:textId="502FA1F4" w:rsidR="00FD7443" w:rsidRDefault="00FD7443" w:rsidP="00F84E76">
      <w:pPr>
        <w:ind w:left="5040" w:firstLine="720"/>
      </w:pPr>
    </w:p>
    <w:p w14:paraId="325C8679" w14:textId="17AF3B86" w:rsidR="00D52F5B" w:rsidRDefault="00D52F5B" w:rsidP="00D52F5B">
      <w:pPr>
        <w:shd w:val="clear" w:color="auto" w:fill="FFFFFF"/>
        <w:spacing w:line="360" w:lineRule="atLeast"/>
        <w:jc w:val="both"/>
      </w:pPr>
    </w:p>
    <w:p w14:paraId="388B32BC" w14:textId="77777777" w:rsidR="007217D9" w:rsidRDefault="007217D9" w:rsidP="00D52F5B">
      <w:pPr>
        <w:shd w:val="clear" w:color="auto" w:fill="FFFFFF"/>
        <w:spacing w:line="360" w:lineRule="atLeast"/>
        <w:jc w:val="both"/>
        <w:rPr>
          <w:color w:val="000000"/>
          <w:sz w:val="27"/>
          <w:szCs w:val="27"/>
        </w:rPr>
      </w:pPr>
    </w:p>
    <w:p w14:paraId="44574F8B" w14:textId="77777777" w:rsidR="00D52F5B" w:rsidRDefault="00D52F5B" w:rsidP="00544052">
      <w:pPr>
        <w:tabs>
          <w:tab w:val="left" w:pos="851"/>
        </w:tabs>
        <w:spacing w:line="360" w:lineRule="auto"/>
        <w:jc w:val="center"/>
        <w:rPr>
          <w:b/>
        </w:rPr>
      </w:pPr>
    </w:p>
    <w:p w14:paraId="4C937231" w14:textId="234C61F9" w:rsidR="00544052" w:rsidRDefault="00544052" w:rsidP="00544052">
      <w:pPr>
        <w:tabs>
          <w:tab w:val="left" w:pos="851"/>
        </w:tabs>
        <w:spacing w:line="360" w:lineRule="auto"/>
        <w:jc w:val="center"/>
        <w:rPr>
          <w:b/>
        </w:rPr>
      </w:pPr>
      <w:r w:rsidRPr="004F6060">
        <w:rPr>
          <w:b/>
        </w:rPr>
        <w:lastRenderedPageBreak/>
        <w:t>A I Š K I N A M A S I S   R A Š T A S</w:t>
      </w:r>
    </w:p>
    <w:p w14:paraId="13486E35" w14:textId="77777777" w:rsidR="000E4FAF" w:rsidRPr="000E4FAF" w:rsidRDefault="000E4FAF" w:rsidP="000E4FAF">
      <w:pPr>
        <w:pStyle w:val="Sraopastraipa"/>
        <w:numPr>
          <w:ilvl w:val="0"/>
          <w:numId w:val="9"/>
        </w:numPr>
        <w:shd w:val="clear" w:color="auto" w:fill="FFFFFF"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4FAF">
        <w:rPr>
          <w:rFonts w:ascii="Times New Roman" w:hAnsi="Times New Roman"/>
          <w:b/>
          <w:bCs/>
          <w:color w:val="000000"/>
          <w:sz w:val="24"/>
          <w:szCs w:val="24"/>
        </w:rPr>
        <w:t xml:space="preserve">Sprendimo projekto motyvai, tikslai ir uždaviniai: </w:t>
      </w:r>
    </w:p>
    <w:p w14:paraId="1D274F5D" w14:textId="2D6E3661" w:rsidR="000E4FAF" w:rsidRPr="000E4FAF" w:rsidRDefault="000E4FAF" w:rsidP="000E4FAF">
      <w:pPr>
        <w:jc w:val="both"/>
        <w:rPr>
          <w:rFonts w:cs="Tahoma"/>
        </w:rPr>
      </w:pPr>
      <w:r>
        <w:rPr>
          <w:rFonts w:cs="Tahoma"/>
        </w:rPr>
        <w:t xml:space="preserve">            </w:t>
      </w:r>
      <w:r w:rsidRPr="000E4FAF">
        <w:rPr>
          <w:rFonts w:cs="Tahoma"/>
        </w:rPr>
        <w:t xml:space="preserve">Lietuvos Respublikos sveikatos apsaugos ministro 2019 m. birželio 3 d. įsakymu Nr. V-656 „Dėl Savivaldybės visuomenės sveikatos rėmimo specialiosios programos priemonių vykdymo ataskaitos formos patvirtinimo“ patvirtinta </w:t>
      </w:r>
      <w:r w:rsidRPr="000048B0">
        <w:t>Savivaldybės visuomenės sveikatos rėmimo specialiosios programos priemonių vykdymo ataskaitos forma ir nurodyta šios ataskaitos pateikimo tvarka.</w:t>
      </w:r>
      <w:r>
        <w:t xml:space="preserve"> </w:t>
      </w:r>
      <w:r w:rsidRPr="000E4FAF">
        <w:rPr>
          <w:rFonts w:cs="Tahoma"/>
        </w:rPr>
        <w:t xml:space="preserve">Įgyvendinant minėto teisės ako reikalavimus, Anykščių rajono savivaldybės tarybai teikiamas šis sprendimo projektas.  </w:t>
      </w:r>
    </w:p>
    <w:p w14:paraId="081C71FD" w14:textId="7943E32F" w:rsidR="000E4FAF" w:rsidRPr="000E4FAF" w:rsidRDefault="000E4FAF" w:rsidP="000E4FAF">
      <w:pPr>
        <w:jc w:val="both"/>
        <w:rPr>
          <w:color w:val="000000" w:themeColor="text1"/>
        </w:rPr>
      </w:pPr>
      <w:r>
        <w:rPr>
          <w:bCs/>
        </w:rPr>
        <w:t xml:space="preserve">           </w:t>
      </w:r>
      <w:r w:rsidRPr="000E4FAF">
        <w:rPr>
          <w:bCs/>
        </w:rPr>
        <w:t xml:space="preserve">2019 m. </w:t>
      </w:r>
      <w:r w:rsidRPr="000E4FAF">
        <w:rPr>
          <w:rFonts w:cs="Tahoma"/>
        </w:rPr>
        <w:t xml:space="preserve">Savivaldybės visuomenės sveikatos rėmimo specialiosios programos </w:t>
      </w:r>
      <w:r w:rsidRPr="000E4FAF">
        <w:rPr>
          <w:bCs/>
        </w:rPr>
        <w:t xml:space="preserve">priemonės buvo finansuojamos, vadovaujantis Anykščių rajono savivaldybės administracijos direktoriaus </w:t>
      </w:r>
      <w:r w:rsidRPr="000E4FAF">
        <w:rPr>
          <w:bCs/>
        </w:rPr>
        <w:fldChar w:fldCharType="begin"/>
      </w:r>
      <w:r w:rsidRPr="000E4FAF">
        <w:rPr>
          <w:bCs/>
        </w:rPr>
        <w:instrText xml:space="preserve"> FILLIN "data" \* MERGEFORMAT </w:instrText>
      </w:r>
      <w:r w:rsidRPr="000E4FAF">
        <w:rPr>
          <w:bCs/>
        </w:rPr>
        <w:fldChar w:fldCharType="separate"/>
      </w:r>
      <w:r w:rsidRPr="000E4FAF">
        <w:rPr>
          <w:bCs/>
        </w:rPr>
        <w:t xml:space="preserve">2019 </w:t>
      </w:r>
      <w:proofErr w:type="spellStart"/>
      <w:r w:rsidRPr="000E4FAF">
        <w:rPr>
          <w:bCs/>
        </w:rPr>
        <w:t>m</w:t>
      </w:r>
      <w:proofErr w:type="spellEnd"/>
      <w:r w:rsidRPr="000E4FAF">
        <w:rPr>
          <w:bCs/>
        </w:rPr>
        <w:t xml:space="preserve">. birželio 3 </w:t>
      </w:r>
      <w:proofErr w:type="spellStart"/>
      <w:r w:rsidRPr="000E4FAF">
        <w:rPr>
          <w:bCs/>
        </w:rPr>
        <w:t>d</w:t>
      </w:r>
      <w:proofErr w:type="spellEnd"/>
      <w:r w:rsidRPr="000E4FAF">
        <w:rPr>
          <w:bCs/>
        </w:rPr>
        <w:t>.</w:t>
      </w:r>
      <w:r w:rsidRPr="000E4FAF">
        <w:rPr>
          <w:bCs/>
        </w:rPr>
        <w:fldChar w:fldCharType="end"/>
      </w:r>
      <w:r w:rsidRPr="000E4FAF">
        <w:rPr>
          <w:bCs/>
        </w:rPr>
        <w:t xml:space="preserve"> įsakymu Nr. 1-AĮ-442 „</w:t>
      </w:r>
      <w:r w:rsidRPr="000E4FAF">
        <w:rPr>
          <w:bCs/>
          <w:caps/>
        </w:rPr>
        <w:fldChar w:fldCharType="begin"/>
      </w:r>
      <w:r w:rsidRPr="000E4FAF">
        <w:rPr>
          <w:bCs/>
          <w:caps/>
        </w:rPr>
        <w:instrText xml:space="preserve"> FILLIN "Pavadinimas" \* MERGEFORMAT </w:instrText>
      </w:r>
      <w:r w:rsidRPr="000E4FAF">
        <w:rPr>
          <w:bCs/>
          <w:caps/>
        </w:rPr>
        <w:fldChar w:fldCharType="separate"/>
      </w:r>
      <w:r w:rsidRPr="000E4FAF">
        <w:rPr>
          <w:bCs/>
        </w:rPr>
        <w:t xml:space="preserve">Dėl </w:t>
      </w:r>
      <w:r w:rsidRPr="000E4FAF">
        <w:rPr>
          <w:bCs/>
          <w:caps/>
        </w:rPr>
        <w:fldChar w:fldCharType="end"/>
      </w:r>
      <w:r w:rsidRPr="000E4FAF">
        <w:rPr>
          <w:bCs/>
        </w:rPr>
        <w:t xml:space="preserve">finansavimo skyrimo 2019 </w:t>
      </w:r>
      <w:proofErr w:type="spellStart"/>
      <w:r w:rsidRPr="000E4FAF">
        <w:rPr>
          <w:bCs/>
        </w:rPr>
        <w:t>m</w:t>
      </w:r>
      <w:proofErr w:type="spellEnd"/>
      <w:r w:rsidRPr="000E4FAF">
        <w:rPr>
          <w:bCs/>
        </w:rPr>
        <w:t xml:space="preserve">. įgyvendinamiems </w:t>
      </w:r>
      <w:r w:rsidRPr="000E4FAF">
        <w:rPr>
          <w:bCs/>
          <w:color w:val="000000"/>
        </w:rPr>
        <w:t>projektams,</w:t>
      </w:r>
      <w:r w:rsidRPr="000E4FAF">
        <w:rPr>
          <w:bCs/>
        </w:rPr>
        <w:t xml:space="preserve"> finansuojamiems pagal Anykščių rajono savivaldybės strateginio </w:t>
      </w:r>
      <w:r w:rsidRPr="000E4FAF">
        <w:rPr>
          <w:bCs/>
          <w:color w:val="000000"/>
        </w:rPr>
        <w:t xml:space="preserve">2019–2021  metų veiklos plano </w:t>
      </w:r>
      <w:r w:rsidRPr="000E4FAF">
        <w:rPr>
          <w:bCs/>
        </w:rPr>
        <w:t xml:space="preserve"> 4 programos „Sveikatos apsaugos programa“ priemonę Nr. 4.1.3.03 „Visuomenės sveikatos projektų vykdymas“.</w:t>
      </w:r>
      <w:r w:rsidRPr="00B60546">
        <w:t xml:space="preserve"> 201</w:t>
      </w:r>
      <w:r>
        <w:t>9</w:t>
      </w:r>
      <w:r w:rsidRPr="00B60546">
        <w:t xml:space="preserve"> metais </w:t>
      </w:r>
      <w:r>
        <w:t>Anykščių rajono savivaldybės bendruomenės sveikatos taryba</w:t>
      </w:r>
      <w:r w:rsidRPr="000E4FAF">
        <w:rPr>
          <w:color w:val="000000"/>
        </w:rPr>
        <w:t xml:space="preserve"> patvirtino</w:t>
      </w:r>
      <w:r>
        <w:t xml:space="preserve"> visuomenės sveikatos rėmimo specialiosios programos</w:t>
      </w:r>
      <w:r w:rsidRPr="000E4FAF">
        <w:rPr>
          <w:rFonts w:eastAsia="Calibri"/>
        </w:rPr>
        <w:t xml:space="preserve"> </w:t>
      </w:r>
      <w:r w:rsidRPr="00B60546">
        <w:t>prioritet</w:t>
      </w:r>
      <w:r>
        <w:t>ą</w:t>
      </w:r>
      <w:r w:rsidRPr="00B60546">
        <w:t xml:space="preserve"> – </w:t>
      </w:r>
      <w:r w:rsidRPr="000E4FAF">
        <w:rPr>
          <w:color w:val="000000" w:themeColor="text1"/>
        </w:rPr>
        <w:t>Sveikatingumo renginių organizavimas.</w:t>
      </w:r>
    </w:p>
    <w:p w14:paraId="2C85CA07" w14:textId="00ACE32D" w:rsidR="000E4FAF" w:rsidRPr="000E4FAF" w:rsidRDefault="000E4FAF" w:rsidP="000E4FAF">
      <w:pPr>
        <w:jc w:val="both"/>
        <w:rPr>
          <w:color w:val="000000" w:themeColor="text1"/>
        </w:rPr>
      </w:pPr>
      <w:r>
        <w:t xml:space="preserve">             </w:t>
      </w:r>
      <w:r w:rsidRPr="00B60546">
        <w:t>Visuomenės sveikatos rėmimo speciali</w:t>
      </w:r>
      <w:r>
        <w:t>a</w:t>
      </w:r>
      <w:r w:rsidRPr="00B60546">
        <w:t xml:space="preserve">jai programai įgyvendinti buvo skirta </w:t>
      </w:r>
      <w:r w:rsidRPr="000E4FAF">
        <w:rPr>
          <w:color w:val="000000"/>
        </w:rPr>
        <w:t>25600,00</w:t>
      </w:r>
      <w:r w:rsidRPr="00B60546">
        <w:t xml:space="preserve"> Eur, iš jų </w:t>
      </w:r>
      <w:r>
        <w:t>24</w:t>
      </w:r>
      <w:r w:rsidRPr="00B60546">
        <w:t xml:space="preserve">00,00 Eur </w:t>
      </w:r>
      <w:r>
        <w:t>S</w:t>
      </w:r>
      <w:r w:rsidRPr="00B60546">
        <w:t>avivaldybės biudžeto lėšų</w:t>
      </w:r>
      <w:r>
        <w:t xml:space="preserve"> (panaudota 2042,44 Eur) ir</w:t>
      </w:r>
      <w:r w:rsidRPr="00B60546">
        <w:t xml:space="preserve"> </w:t>
      </w:r>
      <w:r>
        <w:t>232</w:t>
      </w:r>
      <w:r w:rsidRPr="00B60546">
        <w:t xml:space="preserve">00,00 Eur </w:t>
      </w:r>
      <w:r>
        <w:t>S</w:t>
      </w:r>
      <w:r w:rsidRPr="00B60546">
        <w:t>avivaldybės aplinkos apsaugos rėmimo specialiosios programos lėšų</w:t>
      </w:r>
      <w:r>
        <w:t xml:space="preserve"> (panaudota 23169,95 Eur)</w:t>
      </w:r>
      <w:r w:rsidRPr="00B60546">
        <w:t>. 201</w:t>
      </w:r>
      <w:r>
        <w:t>9</w:t>
      </w:r>
      <w:r w:rsidRPr="00B60546">
        <w:t xml:space="preserve"> metais </w:t>
      </w:r>
      <w:r>
        <w:t>visiems</w:t>
      </w:r>
      <w:r w:rsidRPr="00B60546">
        <w:t xml:space="preserve"> 2</w:t>
      </w:r>
      <w:r>
        <w:t>2</w:t>
      </w:r>
      <w:r w:rsidRPr="00B60546">
        <w:t xml:space="preserve"> </w:t>
      </w:r>
      <w:r>
        <w:t xml:space="preserve">pateiktiems </w:t>
      </w:r>
      <w:r w:rsidRPr="00B60546">
        <w:t>projek</w:t>
      </w:r>
      <w:r>
        <w:t>tams skir</w:t>
      </w:r>
      <w:r w:rsidRPr="00B60546">
        <w:t>tas finansavimas</w:t>
      </w:r>
      <w:r>
        <w:t>.</w:t>
      </w:r>
      <w:r w:rsidRPr="00B60546">
        <w:t xml:space="preserve"> </w:t>
      </w:r>
    </w:p>
    <w:p w14:paraId="045547BC" w14:textId="587ECB41" w:rsidR="000E4FAF" w:rsidRPr="000E4FAF" w:rsidRDefault="000E4FAF" w:rsidP="000E4FAF">
      <w:pPr>
        <w:pStyle w:val="Sraopastraipa"/>
        <w:shd w:val="clear" w:color="auto" w:fill="FFFFFF"/>
        <w:autoSpaceDN w:val="0"/>
        <w:spacing w:after="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E4FAF">
        <w:rPr>
          <w:rFonts w:ascii="Times New Roman" w:hAnsi="Times New Roman"/>
          <w:sz w:val="24"/>
          <w:szCs w:val="24"/>
        </w:rPr>
        <w:t xml:space="preserve"> </w:t>
      </w:r>
    </w:p>
    <w:p w14:paraId="56AD98A4" w14:textId="0E08690F" w:rsidR="000E4FAF" w:rsidRDefault="000E4FAF" w:rsidP="000E4FAF">
      <w:pPr>
        <w:pStyle w:val="Sraopastraipa"/>
        <w:numPr>
          <w:ilvl w:val="0"/>
          <w:numId w:val="9"/>
        </w:numPr>
        <w:shd w:val="clear" w:color="auto" w:fill="FFFFFF"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4FAF">
        <w:rPr>
          <w:rFonts w:ascii="Times New Roman" w:hAnsi="Times New Roman"/>
          <w:b/>
          <w:bCs/>
          <w:color w:val="000000"/>
          <w:sz w:val="24"/>
          <w:szCs w:val="24"/>
        </w:rPr>
        <w:t>Teisinis reglamentavimas:</w:t>
      </w:r>
      <w:r w:rsidRPr="000E4FAF">
        <w:rPr>
          <w:rFonts w:ascii="Times New Roman" w:hAnsi="Times New Roman"/>
          <w:sz w:val="24"/>
          <w:szCs w:val="24"/>
        </w:rPr>
        <w:t xml:space="preserve"> </w:t>
      </w:r>
    </w:p>
    <w:p w14:paraId="78D1E49F" w14:textId="69B19CCB" w:rsidR="000E4FAF" w:rsidRPr="000E4FAF" w:rsidRDefault="000E4FAF" w:rsidP="000E4FAF">
      <w:pPr>
        <w:jc w:val="both"/>
        <w:rPr>
          <w:b/>
        </w:rPr>
      </w:pPr>
      <w:r>
        <w:t xml:space="preserve">            </w:t>
      </w:r>
      <w:r w:rsidRPr="00C550AA">
        <w:t>Lietuvos Respublikos vietos savivaldos įstatym</w:t>
      </w:r>
      <w:r>
        <w:t>as</w:t>
      </w:r>
      <w:r w:rsidRPr="00C12012">
        <w:t xml:space="preserve">, </w:t>
      </w:r>
      <w:r w:rsidRPr="000E4FAF">
        <w:rPr>
          <w:rFonts w:cs="Tahoma"/>
        </w:rPr>
        <w:t>Lietuvos Respublikos sveikatos sistemos įstatymas, Lietuvos Respublikos sveikatos apsaugos ministro 2019 m. birželio 3 d. įsakymas Nr. V-656 „Dėl Savivaldybės visuomenės sveikatos rėmimo specialiosios programos priemonių vykdymo ataskaitos formos patvirtinimo“</w:t>
      </w:r>
    </w:p>
    <w:p w14:paraId="73B31EAA" w14:textId="77777777" w:rsidR="000E4FAF" w:rsidRPr="000E4FAF" w:rsidRDefault="000E4FAF" w:rsidP="000E4FAF">
      <w:pPr>
        <w:shd w:val="clear" w:color="auto" w:fill="FFFFFF"/>
        <w:autoSpaceDN w:val="0"/>
        <w:spacing w:line="360" w:lineRule="auto"/>
        <w:jc w:val="both"/>
      </w:pPr>
    </w:p>
    <w:p w14:paraId="5CC59EE6" w14:textId="77777777" w:rsidR="000E4FAF" w:rsidRPr="000E4FAF" w:rsidRDefault="000E4FAF" w:rsidP="000E4FAF">
      <w:pPr>
        <w:pStyle w:val="Sraopastraipa"/>
        <w:numPr>
          <w:ilvl w:val="0"/>
          <w:numId w:val="9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E4FAF">
        <w:rPr>
          <w:rFonts w:ascii="Times New Roman" w:hAnsi="Times New Roman"/>
          <w:b/>
          <w:bCs/>
          <w:color w:val="000000"/>
          <w:sz w:val="24"/>
          <w:szCs w:val="24"/>
        </w:rPr>
        <w:t xml:space="preserve">Galimos teigiamos ir neigiamos pasekmės: </w:t>
      </w:r>
      <w:r w:rsidRPr="000E4FAF">
        <w:rPr>
          <w:rFonts w:ascii="Times New Roman" w:hAnsi="Times New Roman"/>
          <w:bCs/>
          <w:color w:val="000000"/>
          <w:sz w:val="24"/>
          <w:szCs w:val="24"/>
        </w:rPr>
        <w:t>nėra.</w:t>
      </w:r>
    </w:p>
    <w:p w14:paraId="246DB6CC" w14:textId="77777777" w:rsidR="000E4FAF" w:rsidRPr="000E4FAF" w:rsidRDefault="000E4FAF" w:rsidP="000E4FAF">
      <w:pPr>
        <w:pStyle w:val="Sraopastraipa"/>
        <w:numPr>
          <w:ilvl w:val="0"/>
          <w:numId w:val="9"/>
        </w:numPr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4FAF">
        <w:rPr>
          <w:rFonts w:ascii="Times New Roman" w:hAnsi="Times New Roman"/>
          <w:b/>
          <w:bCs/>
          <w:color w:val="000000"/>
          <w:sz w:val="24"/>
          <w:szCs w:val="24"/>
        </w:rPr>
        <w:t>Lėšų poreikis ir finansavimo šaltiniai (esant galimybei, nurodomos preliminarios</w:t>
      </w:r>
    </w:p>
    <w:p w14:paraId="200A7066" w14:textId="77777777" w:rsidR="000E4FAF" w:rsidRPr="000E4FAF" w:rsidRDefault="000E4FAF" w:rsidP="000E4FAF">
      <w:pPr>
        <w:pStyle w:val="Sraopastraipa"/>
        <w:shd w:val="clear" w:color="auto" w:fill="FFFFFF"/>
        <w:spacing w:line="36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E4FAF">
        <w:rPr>
          <w:rFonts w:ascii="Times New Roman" w:hAnsi="Times New Roman"/>
          <w:b/>
          <w:bCs/>
          <w:color w:val="000000"/>
          <w:sz w:val="24"/>
          <w:szCs w:val="24"/>
        </w:rPr>
        <w:t xml:space="preserve">sumos, išlaidų sąmatos, skaičiavimai): </w:t>
      </w:r>
      <w:r w:rsidRPr="000E4FAF">
        <w:rPr>
          <w:rFonts w:ascii="Times New Roman" w:hAnsi="Times New Roman"/>
          <w:sz w:val="24"/>
          <w:szCs w:val="24"/>
        </w:rPr>
        <w:t xml:space="preserve"> </w:t>
      </w:r>
      <w:r w:rsidRPr="000E4FAF">
        <w:rPr>
          <w:rFonts w:ascii="Times New Roman" w:hAnsi="Times New Roman"/>
          <w:bCs/>
          <w:color w:val="000000"/>
          <w:sz w:val="24"/>
          <w:szCs w:val="24"/>
        </w:rPr>
        <w:t>nėra.</w:t>
      </w:r>
    </w:p>
    <w:p w14:paraId="4B86CD0D" w14:textId="77777777" w:rsidR="000E4FAF" w:rsidRPr="000E4FAF" w:rsidRDefault="000E4FAF" w:rsidP="000E4FAF">
      <w:pPr>
        <w:spacing w:line="360" w:lineRule="auto"/>
        <w:jc w:val="both"/>
        <w:rPr>
          <w:color w:val="000000"/>
        </w:rPr>
      </w:pPr>
      <w:r w:rsidRPr="000E4FAF">
        <w:t xml:space="preserve">            </w:t>
      </w:r>
      <w:r w:rsidRPr="000E4FAF">
        <w:rPr>
          <w:b/>
          <w:bCs/>
          <w:color w:val="000000"/>
        </w:rPr>
        <w:t xml:space="preserve">5. Informacija apie atliktą antikorupcinį vertinimą: </w:t>
      </w:r>
      <w:r w:rsidRPr="000E4FAF">
        <w:rPr>
          <w:bCs/>
          <w:color w:val="000000"/>
        </w:rPr>
        <w:t>neatliekamas.</w:t>
      </w:r>
    </w:p>
    <w:p w14:paraId="0D7536F4" w14:textId="77777777" w:rsidR="000E4FAF" w:rsidRPr="000E4FAF" w:rsidRDefault="000E4FAF" w:rsidP="000E4FAF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0E4FAF">
        <w:rPr>
          <w:b/>
          <w:bCs/>
          <w:color w:val="000000"/>
        </w:rPr>
        <w:t xml:space="preserve">6. Informacija apie teisinio reguliavimo poveikio vertinimą: </w:t>
      </w:r>
      <w:r w:rsidRPr="000E4FAF">
        <w:rPr>
          <w:bCs/>
          <w:color w:val="000000"/>
        </w:rPr>
        <w:t>nevertinamas.</w:t>
      </w:r>
    </w:p>
    <w:p w14:paraId="64C9F033" w14:textId="4A8CE739" w:rsidR="000E4FAF" w:rsidRDefault="000E4FAF" w:rsidP="000E4FAF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 w:rsidRPr="000E4FAF">
        <w:rPr>
          <w:b/>
          <w:bCs/>
          <w:color w:val="000000"/>
        </w:rPr>
        <w:t xml:space="preserve">7. Informacija apie administracinės naštos mažinimo vertinimą: </w:t>
      </w:r>
      <w:r w:rsidRPr="000E4FAF">
        <w:rPr>
          <w:bCs/>
          <w:color w:val="000000"/>
        </w:rPr>
        <w:t>nevertinamas.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D52F5B" w14:paraId="7AACBAC9" w14:textId="77777777" w:rsidTr="0092063A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5E944" w14:textId="77777777" w:rsidR="00D52F5B" w:rsidRDefault="00D52F5B" w:rsidP="0092063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A14F" w14:textId="77777777" w:rsidR="00D52F5B" w:rsidRDefault="00D52F5B" w:rsidP="0092063A">
            <w:pPr>
              <w:ind w:right="113" w:firstLine="567"/>
              <w:rPr>
                <w:color w:val="000000"/>
              </w:rPr>
            </w:pPr>
            <w:r>
              <w:rPr>
                <w:color w:val="000000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11BE" w14:textId="77777777" w:rsidR="00D52F5B" w:rsidRDefault="00D52F5B" w:rsidP="0092063A">
            <w:pPr>
              <w:rPr>
                <w:color w:val="000000"/>
              </w:rPr>
            </w:pPr>
            <w:r>
              <w:rPr>
                <w:color w:val="000000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68C9" w14:textId="77777777" w:rsidR="00D52F5B" w:rsidRDefault="00D52F5B" w:rsidP="0092063A">
            <w:pPr>
              <w:rPr>
                <w:color w:val="000000"/>
              </w:rPr>
            </w:pPr>
          </w:p>
        </w:tc>
      </w:tr>
      <w:tr w:rsidR="00D52F5B" w14:paraId="59653588" w14:textId="77777777" w:rsidTr="0092063A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86B412" w14:textId="77777777" w:rsidR="00D52F5B" w:rsidRDefault="00D52F5B" w:rsidP="0092063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B6E489" w14:textId="77777777" w:rsidR="00D52F5B" w:rsidRDefault="00D52F5B" w:rsidP="0092063A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5F57" w14:textId="77777777" w:rsidR="00D52F5B" w:rsidRDefault="00D52F5B" w:rsidP="0092063A">
            <w:pPr>
              <w:rPr>
                <w:color w:val="000000"/>
              </w:rPr>
            </w:pPr>
            <w:r>
              <w:rPr>
                <w:color w:val="000000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88B4F" w14:textId="77777777" w:rsidR="00D52F5B" w:rsidRDefault="00D52F5B" w:rsidP="0092063A">
            <w:pPr>
              <w:rPr>
                <w:color w:val="000000"/>
              </w:rPr>
            </w:pPr>
          </w:p>
        </w:tc>
      </w:tr>
      <w:tr w:rsidR="00D52F5B" w14:paraId="68B33847" w14:textId="77777777" w:rsidTr="0092063A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C38876" w14:textId="77777777" w:rsidR="00D52F5B" w:rsidRDefault="00D52F5B" w:rsidP="0092063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56D97A" w14:textId="77777777" w:rsidR="00D52F5B" w:rsidRDefault="00D52F5B" w:rsidP="0092063A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20984" w14:textId="77777777" w:rsidR="00D52F5B" w:rsidRDefault="00D52F5B" w:rsidP="0092063A">
            <w:pPr>
              <w:rPr>
                <w:color w:val="000000"/>
              </w:rPr>
            </w:pPr>
            <w:r>
              <w:rPr>
                <w:color w:val="000000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3F1E3" w14:textId="77777777" w:rsidR="00D52F5B" w:rsidRDefault="00D52F5B" w:rsidP="0092063A">
            <w:pPr>
              <w:rPr>
                <w:color w:val="000000"/>
              </w:rPr>
            </w:pPr>
          </w:p>
        </w:tc>
      </w:tr>
    </w:tbl>
    <w:p w14:paraId="1A8F5970" w14:textId="77777777" w:rsidR="00D52F5B" w:rsidRPr="000E4FAF" w:rsidRDefault="00D52F5B" w:rsidP="000E4FAF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</w:p>
    <w:p w14:paraId="3210D242" w14:textId="77777777" w:rsidR="000E4FAF" w:rsidRPr="000E4FAF" w:rsidRDefault="000E4FAF" w:rsidP="000E4FAF">
      <w:pPr>
        <w:shd w:val="clear" w:color="auto" w:fill="FFFFFF"/>
        <w:spacing w:line="360" w:lineRule="auto"/>
        <w:jc w:val="both"/>
        <w:rPr>
          <w:bCs/>
          <w:color w:val="000000"/>
        </w:rPr>
      </w:pPr>
      <w:r w:rsidRPr="000E4FAF">
        <w:rPr>
          <w:color w:val="000000"/>
        </w:rPr>
        <w:t xml:space="preserve">            </w:t>
      </w:r>
      <w:r w:rsidRPr="000E4FAF">
        <w:rPr>
          <w:b/>
          <w:bCs/>
          <w:color w:val="000000"/>
        </w:rPr>
        <w:t xml:space="preserve">8. Kiti paaiškinimai: </w:t>
      </w:r>
      <w:r w:rsidRPr="000E4FAF">
        <w:rPr>
          <w:bCs/>
          <w:color w:val="000000"/>
        </w:rPr>
        <w:t>nėra.</w:t>
      </w:r>
    </w:p>
    <w:p w14:paraId="4A5EFFDF" w14:textId="4F9D24F4" w:rsidR="000E4FAF" w:rsidRDefault="000E4FAF" w:rsidP="000E4FAF">
      <w:pPr>
        <w:shd w:val="clear" w:color="auto" w:fill="FFFFFF"/>
        <w:spacing w:line="360" w:lineRule="auto"/>
        <w:ind w:firstLine="720"/>
      </w:pPr>
      <w:r w:rsidRPr="000E4FAF">
        <w:rPr>
          <w:b/>
          <w:bCs/>
          <w:color w:val="000000"/>
        </w:rPr>
        <w:t>9. Sprendimo įgyvendinimo (vykdymo) terminai:</w:t>
      </w:r>
      <w:r w:rsidRPr="000E4FAF">
        <w:t xml:space="preserve"> </w:t>
      </w:r>
    </w:p>
    <w:p w14:paraId="365648BE" w14:textId="12F9CA03" w:rsidR="000E4FAF" w:rsidRPr="00423E10" w:rsidRDefault="000E4FAF" w:rsidP="000E4FAF">
      <w:pPr>
        <w:pStyle w:val="tajtip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423E10">
        <w:rPr>
          <w:color w:val="000000"/>
        </w:rPr>
        <w:t>Praeitų biudžetinių metų Savivaldybės visuomenės sveikatos rėmimo specialiosios programos priemonių vykdymo ataskait</w:t>
      </w:r>
      <w:r>
        <w:rPr>
          <w:color w:val="000000"/>
        </w:rPr>
        <w:t>a</w:t>
      </w:r>
      <w:r w:rsidRPr="00423E10">
        <w:rPr>
          <w:color w:val="000000"/>
        </w:rPr>
        <w:t xml:space="preserve"> pateikiam</w:t>
      </w:r>
      <w:r>
        <w:rPr>
          <w:color w:val="000000"/>
        </w:rPr>
        <w:t>a</w:t>
      </w:r>
      <w:r w:rsidRPr="00423E10">
        <w:rPr>
          <w:color w:val="000000"/>
        </w:rPr>
        <w:t xml:space="preserve"> Sveikatos mokymo ir ligų prevencijos centrui, skelbiama savivaldyb</w:t>
      </w:r>
      <w:r>
        <w:rPr>
          <w:color w:val="000000"/>
        </w:rPr>
        <w:t>ės</w:t>
      </w:r>
      <w:r w:rsidRPr="00423E10">
        <w:rPr>
          <w:color w:val="000000"/>
        </w:rPr>
        <w:t xml:space="preserve"> interneto svetainė</w:t>
      </w:r>
      <w:r>
        <w:rPr>
          <w:color w:val="000000"/>
        </w:rPr>
        <w:t>j</w:t>
      </w:r>
      <w:r w:rsidRPr="00423E10">
        <w:rPr>
          <w:color w:val="000000"/>
        </w:rPr>
        <w:t>e.</w:t>
      </w:r>
      <w:r w:rsidRPr="004F6060">
        <w:t xml:space="preserve"> </w:t>
      </w:r>
      <w:r>
        <w:t>Vykdytojas – Savivaldybės gydytojas.</w:t>
      </w:r>
    </w:p>
    <w:p w14:paraId="20E71915" w14:textId="71700A36" w:rsidR="000E4FAF" w:rsidRDefault="000E4FAF" w:rsidP="000E4FAF">
      <w:pPr>
        <w:tabs>
          <w:tab w:val="left" w:pos="426"/>
          <w:tab w:val="left" w:pos="1134"/>
        </w:tabs>
        <w:spacing w:line="360" w:lineRule="auto"/>
        <w:jc w:val="both"/>
        <w:rPr>
          <w:b/>
          <w:bCs/>
          <w:color w:val="000000"/>
        </w:rPr>
      </w:pPr>
      <w:r>
        <w:t xml:space="preserve">            </w:t>
      </w:r>
      <w:r w:rsidRPr="000E4FAF">
        <w:rPr>
          <w:b/>
          <w:bCs/>
          <w:color w:val="000000"/>
        </w:rPr>
        <w:t xml:space="preserve">10. Projekto iniciatorius, rengėjas ir /ar pranešėjas: </w:t>
      </w:r>
    </w:p>
    <w:p w14:paraId="706A1C93" w14:textId="3F2040B2" w:rsidR="00F84E76" w:rsidRPr="000E4FAF" w:rsidRDefault="000E4FAF" w:rsidP="000E4FAF">
      <w:pPr>
        <w:tabs>
          <w:tab w:val="left" w:pos="426"/>
          <w:tab w:val="left" w:pos="1134"/>
        </w:tabs>
        <w:spacing w:line="360" w:lineRule="auto"/>
        <w:jc w:val="both"/>
        <w:rPr>
          <w:b/>
        </w:rPr>
      </w:pPr>
      <w:r>
        <w:t xml:space="preserve">            </w:t>
      </w:r>
      <w:r w:rsidRPr="004F6060">
        <w:t xml:space="preserve">Savivaldybės gydytoja  Vaiva </w:t>
      </w:r>
      <w:proofErr w:type="spellStart"/>
      <w:r w:rsidRPr="004F6060">
        <w:t>Daugelavičienė</w:t>
      </w:r>
      <w:proofErr w:type="spellEnd"/>
      <w:r w:rsidRPr="004F6060">
        <w:t xml:space="preserve">  </w:t>
      </w:r>
    </w:p>
    <w:sectPr w:rsidR="00F84E76" w:rsidRPr="000E4F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A6BA4"/>
    <w:multiLevelType w:val="hybridMultilevel"/>
    <w:tmpl w:val="25CA3052"/>
    <w:lvl w:ilvl="0" w:tplc="D1425BD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86A68"/>
    <w:multiLevelType w:val="multilevel"/>
    <w:tmpl w:val="2736C2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8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5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D55BAF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E7B"/>
    <w:rsid w:val="00000DD2"/>
    <w:rsid w:val="00017844"/>
    <w:rsid w:val="00030028"/>
    <w:rsid w:val="00041B81"/>
    <w:rsid w:val="00073817"/>
    <w:rsid w:val="000868A0"/>
    <w:rsid w:val="000A6C9F"/>
    <w:rsid w:val="000C5BFF"/>
    <w:rsid w:val="000E3693"/>
    <w:rsid w:val="000E4FAF"/>
    <w:rsid w:val="000F7644"/>
    <w:rsid w:val="000F7EE7"/>
    <w:rsid w:val="0010658A"/>
    <w:rsid w:val="00110BD3"/>
    <w:rsid w:val="00130843"/>
    <w:rsid w:val="00132CF3"/>
    <w:rsid w:val="00133E03"/>
    <w:rsid w:val="00151756"/>
    <w:rsid w:val="0015236D"/>
    <w:rsid w:val="00152BC8"/>
    <w:rsid w:val="00153196"/>
    <w:rsid w:val="00154514"/>
    <w:rsid w:val="001670E8"/>
    <w:rsid w:val="00180F58"/>
    <w:rsid w:val="001A2086"/>
    <w:rsid w:val="001D64A6"/>
    <w:rsid w:val="001D6B0D"/>
    <w:rsid w:val="001E33AD"/>
    <w:rsid w:val="001F5F1E"/>
    <w:rsid w:val="001F7894"/>
    <w:rsid w:val="00214805"/>
    <w:rsid w:val="0023148F"/>
    <w:rsid w:val="00235CD2"/>
    <w:rsid w:val="0025492D"/>
    <w:rsid w:val="00271305"/>
    <w:rsid w:val="00275556"/>
    <w:rsid w:val="00291FBA"/>
    <w:rsid w:val="002A4CE5"/>
    <w:rsid w:val="002C01FF"/>
    <w:rsid w:val="002F6B6C"/>
    <w:rsid w:val="003013F9"/>
    <w:rsid w:val="00311DE7"/>
    <w:rsid w:val="003127AD"/>
    <w:rsid w:val="00316293"/>
    <w:rsid w:val="00341689"/>
    <w:rsid w:val="0034271A"/>
    <w:rsid w:val="00355483"/>
    <w:rsid w:val="003557E0"/>
    <w:rsid w:val="00363EAC"/>
    <w:rsid w:val="00386B8B"/>
    <w:rsid w:val="00391749"/>
    <w:rsid w:val="003A2768"/>
    <w:rsid w:val="003A351E"/>
    <w:rsid w:val="003A6424"/>
    <w:rsid w:val="003B4662"/>
    <w:rsid w:val="003D574B"/>
    <w:rsid w:val="003E03A8"/>
    <w:rsid w:val="003E3AAD"/>
    <w:rsid w:val="003E65B7"/>
    <w:rsid w:val="003F7566"/>
    <w:rsid w:val="00405A05"/>
    <w:rsid w:val="00411738"/>
    <w:rsid w:val="00412110"/>
    <w:rsid w:val="004172B8"/>
    <w:rsid w:val="00423E10"/>
    <w:rsid w:val="00425F59"/>
    <w:rsid w:val="00431B93"/>
    <w:rsid w:val="004333B0"/>
    <w:rsid w:val="00446B3C"/>
    <w:rsid w:val="004473F0"/>
    <w:rsid w:val="00464DBB"/>
    <w:rsid w:val="0047473B"/>
    <w:rsid w:val="00486AF3"/>
    <w:rsid w:val="004A72E4"/>
    <w:rsid w:val="004C3999"/>
    <w:rsid w:val="004D10EB"/>
    <w:rsid w:val="004E6B0E"/>
    <w:rsid w:val="004E795F"/>
    <w:rsid w:val="004F12EA"/>
    <w:rsid w:val="004F38F8"/>
    <w:rsid w:val="004F6060"/>
    <w:rsid w:val="004F781C"/>
    <w:rsid w:val="00506FFD"/>
    <w:rsid w:val="00544052"/>
    <w:rsid w:val="00566A9B"/>
    <w:rsid w:val="0059370B"/>
    <w:rsid w:val="005B0C13"/>
    <w:rsid w:val="005C5AA7"/>
    <w:rsid w:val="005F6D7F"/>
    <w:rsid w:val="00612B5E"/>
    <w:rsid w:val="00614B72"/>
    <w:rsid w:val="00633BAD"/>
    <w:rsid w:val="00651618"/>
    <w:rsid w:val="0066531F"/>
    <w:rsid w:val="0067441B"/>
    <w:rsid w:val="006911B1"/>
    <w:rsid w:val="006B104B"/>
    <w:rsid w:val="006B65DE"/>
    <w:rsid w:val="006C1C98"/>
    <w:rsid w:val="006C3DD5"/>
    <w:rsid w:val="006F7C7F"/>
    <w:rsid w:val="00700605"/>
    <w:rsid w:val="007037D3"/>
    <w:rsid w:val="00712272"/>
    <w:rsid w:val="007217D9"/>
    <w:rsid w:val="00722CD9"/>
    <w:rsid w:val="00726660"/>
    <w:rsid w:val="00762451"/>
    <w:rsid w:val="00771956"/>
    <w:rsid w:val="00791B81"/>
    <w:rsid w:val="007B6C22"/>
    <w:rsid w:val="007E0424"/>
    <w:rsid w:val="007E67D0"/>
    <w:rsid w:val="007F3098"/>
    <w:rsid w:val="008147E5"/>
    <w:rsid w:val="00830AF1"/>
    <w:rsid w:val="008438A7"/>
    <w:rsid w:val="00846921"/>
    <w:rsid w:val="008504C4"/>
    <w:rsid w:val="00854F97"/>
    <w:rsid w:val="00856613"/>
    <w:rsid w:val="008639C1"/>
    <w:rsid w:val="00876D8E"/>
    <w:rsid w:val="00881E15"/>
    <w:rsid w:val="008B1AA6"/>
    <w:rsid w:val="008C3176"/>
    <w:rsid w:val="008F2431"/>
    <w:rsid w:val="00905CAA"/>
    <w:rsid w:val="00906BBB"/>
    <w:rsid w:val="00937347"/>
    <w:rsid w:val="00942778"/>
    <w:rsid w:val="009828F4"/>
    <w:rsid w:val="009A3768"/>
    <w:rsid w:val="009A41B2"/>
    <w:rsid w:val="009B12B3"/>
    <w:rsid w:val="009B37FF"/>
    <w:rsid w:val="009B3FE7"/>
    <w:rsid w:val="009E1071"/>
    <w:rsid w:val="00A2563D"/>
    <w:rsid w:val="00A31672"/>
    <w:rsid w:val="00A4650D"/>
    <w:rsid w:val="00A72AA6"/>
    <w:rsid w:val="00A91C4D"/>
    <w:rsid w:val="00AE4E6D"/>
    <w:rsid w:val="00AF249F"/>
    <w:rsid w:val="00B01BB0"/>
    <w:rsid w:val="00B16F29"/>
    <w:rsid w:val="00B43664"/>
    <w:rsid w:val="00B717E6"/>
    <w:rsid w:val="00B77305"/>
    <w:rsid w:val="00B915F8"/>
    <w:rsid w:val="00BA7AAC"/>
    <w:rsid w:val="00BF4CDD"/>
    <w:rsid w:val="00C035CB"/>
    <w:rsid w:val="00C10C4C"/>
    <w:rsid w:val="00C14A0D"/>
    <w:rsid w:val="00C16A0C"/>
    <w:rsid w:val="00C26D1C"/>
    <w:rsid w:val="00C31D0A"/>
    <w:rsid w:val="00C34A33"/>
    <w:rsid w:val="00C36C87"/>
    <w:rsid w:val="00C45B08"/>
    <w:rsid w:val="00C550AA"/>
    <w:rsid w:val="00C6214C"/>
    <w:rsid w:val="00C63E32"/>
    <w:rsid w:val="00C65DAD"/>
    <w:rsid w:val="00C77278"/>
    <w:rsid w:val="00C87A5A"/>
    <w:rsid w:val="00C95D06"/>
    <w:rsid w:val="00C96212"/>
    <w:rsid w:val="00CA4290"/>
    <w:rsid w:val="00CB4DDC"/>
    <w:rsid w:val="00CD2B2D"/>
    <w:rsid w:val="00CE2859"/>
    <w:rsid w:val="00CF02DC"/>
    <w:rsid w:val="00D00E7E"/>
    <w:rsid w:val="00D03B2D"/>
    <w:rsid w:val="00D21DD8"/>
    <w:rsid w:val="00D2376D"/>
    <w:rsid w:val="00D3006C"/>
    <w:rsid w:val="00D313A6"/>
    <w:rsid w:val="00D44FC5"/>
    <w:rsid w:val="00D52F5B"/>
    <w:rsid w:val="00D53A6A"/>
    <w:rsid w:val="00D82E7B"/>
    <w:rsid w:val="00D924B6"/>
    <w:rsid w:val="00D966FA"/>
    <w:rsid w:val="00DA3675"/>
    <w:rsid w:val="00DA786F"/>
    <w:rsid w:val="00DB20AD"/>
    <w:rsid w:val="00DB4D1B"/>
    <w:rsid w:val="00DC1F41"/>
    <w:rsid w:val="00DC33C4"/>
    <w:rsid w:val="00DD7942"/>
    <w:rsid w:val="00DE057F"/>
    <w:rsid w:val="00DE4EF9"/>
    <w:rsid w:val="00DE75AE"/>
    <w:rsid w:val="00DF743A"/>
    <w:rsid w:val="00E0093C"/>
    <w:rsid w:val="00E01AA4"/>
    <w:rsid w:val="00E2206E"/>
    <w:rsid w:val="00E23BFB"/>
    <w:rsid w:val="00E33ADC"/>
    <w:rsid w:val="00E3551C"/>
    <w:rsid w:val="00E37D30"/>
    <w:rsid w:val="00E53C0C"/>
    <w:rsid w:val="00E540DB"/>
    <w:rsid w:val="00E568B3"/>
    <w:rsid w:val="00E617B3"/>
    <w:rsid w:val="00E61BFB"/>
    <w:rsid w:val="00E83EB8"/>
    <w:rsid w:val="00E84660"/>
    <w:rsid w:val="00E87E9F"/>
    <w:rsid w:val="00E95CE0"/>
    <w:rsid w:val="00EB4C8E"/>
    <w:rsid w:val="00EC15F8"/>
    <w:rsid w:val="00EC1B23"/>
    <w:rsid w:val="00EC4046"/>
    <w:rsid w:val="00EC50CB"/>
    <w:rsid w:val="00ED1198"/>
    <w:rsid w:val="00ED1F74"/>
    <w:rsid w:val="00ED6333"/>
    <w:rsid w:val="00EF3B23"/>
    <w:rsid w:val="00EF7DE9"/>
    <w:rsid w:val="00F221A0"/>
    <w:rsid w:val="00F63944"/>
    <w:rsid w:val="00F84E76"/>
    <w:rsid w:val="00F90D43"/>
    <w:rsid w:val="00F93DB3"/>
    <w:rsid w:val="00FA3FBF"/>
    <w:rsid w:val="00FD7443"/>
    <w:rsid w:val="00FE0DF1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astasistinklapis">
    <w:name w:val="Normal (Web)"/>
    <w:basedOn w:val="prastasis"/>
    <w:link w:val="prastasistinklapis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stinklapisDiagrama">
    <w:name w:val="Įprastasis (tinklapis) Diagrama"/>
    <w:link w:val="prastasistinklapis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basedOn w:val="prastasis"/>
    <w:uiPriority w:val="99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astasistinklapis">
    <w:name w:val="Normal (Web)"/>
    <w:basedOn w:val="prastasis"/>
    <w:link w:val="prastasistinklapis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stinklapisDiagrama">
    <w:name w:val="Įprastasis (tinklapis) Diagrama"/>
    <w:link w:val="prastasistinklapis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basedOn w:val="prastasis"/>
    <w:uiPriority w:val="99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52834-A8B8-43DC-AA44-095CD24B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1</TotalTime>
  <Pages>5</Pages>
  <Words>4301</Words>
  <Characters>2452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Vaiva</dc:creator>
  <cp:lastModifiedBy>„Windows“ vartotojas</cp:lastModifiedBy>
  <cp:revision>2</cp:revision>
  <cp:lastPrinted>2020-05-12T06:41:00Z</cp:lastPrinted>
  <dcterms:created xsi:type="dcterms:W3CDTF">2020-05-21T09:07:00Z</dcterms:created>
  <dcterms:modified xsi:type="dcterms:W3CDTF">2020-05-21T09:07:00Z</dcterms:modified>
</cp:coreProperties>
</file>